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1A8A1" w14:textId="2B4E5811" w:rsidR="00184658" w:rsidRPr="00B56FFA" w:rsidRDefault="00184658" w:rsidP="31BC695C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</w:rPr>
      </w:pPr>
      <w:bookmarkStart w:id="0" w:name="_Hlk495298459"/>
      <w:r w:rsidRPr="31BC695C">
        <w:rPr>
          <w:rFonts w:ascii="Arial" w:hAnsi="Arial" w:cs="Arial"/>
          <w:b/>
          <w:bCs/>
          <w:sz w:val="22"/>
          <w:szCs w:val="22"/>
        </w:rPr>
        <w:t>3GPP TSG-RAN WG</w:t>
      </w:r>
      <w:r w:rsidR="006B17F5" w:rsidRPr="31BC695C">
        <w:rPr>
          <w:rFonts w:ascii="Arial" w:hAnsi="Arial" w:cs="Arial"/>
          <w:b/>
          <w:bCs/>
          <w:sz w:val="22"/>
          <w:szCs w:val="22"/>
        </w:rPr>
        <w:t>4</w:t>
      </w:r>
      <w:r w:rsidRPr="31BC695C">
        <w:rPr>
          <w:rFonts w:ascii="Arial" w:hAnsi="Arial" w:cs="Arial"/>
          <w:b/>
          <w:bCs/>
          <w:sz w:val="22"/>
          <w:szCs w:val="22"/>
        </w:rPr>
        <w:t xml:space="preserve"> #</w:t>
      </w:r>
      <w:r w:rsidR="00856DEB" w:rsidRPr="31BC695C">
        <w:rPr>
          <w:rFonts w:ascii="Arial" w:hAnsi="Arial" w:cs="Arial"/>
          <w:b/>
          <w:bCs/>
          <w:sz w:val="22"/>
          <w:szCs w:val="22"/>
        </w:rPr>
        <w:t>1</w:t>
      </w:r>
      <w:r w:rsidR="00CE484F" w:rsidRPr="31BC695C">
        <w:rPr>
          <w:rFonts w:ascii="Arial" w:hAnsi="Arial" w:cs="Arial"/>
          <w:b/>
          <w:bCs/>
          <w:sz w:val="22"/>
          <w:szCs w:val="22"/>
        </w:rPr>
        <w:t>1</w:t>
      </w:r>
      <w:r w:rsidR="00AF1AD6">
        <w:rPr>
          <w:rFonts w:ascii="Arial" w:hAnsi="Arial" w:cs="Arial"/>
          <w:b/>
          <w:bCs/>
          <w:sz w:val="22"/>
          <w:szCs w:val="22"/>
        </w:rPr>
        <w:t>7</w:t>
      </w:r>
      <w:r>
        <w:tab/>
      </w:r>
      <w:r w:rsidR="00542458" w:rsidRPr="31BC695C">
        <w:rPr>
          <w:rFonts w:ascii="Arial" w:hAnsi="Arial" w:cs="Arial"/>
          <w:b/>
          <w:bCs/>
          <w:sz w:val="22"/>
          <w:szCs w:val="22"/>
        </w:rPr>
        <w:t>R</w:t>
      </w:r>
      <w:r w:rsidR="006B17F5" w:rsidRPr="31BC695C">
        <w:rPr>
          <w:rFonts w:ascii="Arial" w:hAnsi="Arial" w:cs="Arial"/>
          <w:b/>
          <w:bCs/>
          <w:sz w:val="22"/>
          <w:szCs w:val="22"/>
        </w:rPr>
        <w:t>4</w:t>
      </w:r>
      <w:r w:rsidR="00542458" w:rsidRPr="31BC695C">
        <w:rPr>
          <w:rFonts w:ascii="Arial" w:hAnsi="Arial" w:cs="Arial"/>
          <w:b/>
          <w:bCs/>
          <w:sz w:val="22"/>
          <w:szCs w:val="22"/>
        </w:rPr>
        <w:t>-</w:t>
      </w:r>
      <w:r w:rsidR="00EC47B3" w:rsidRPr="31BC695C">
        <w:rPr>
          <w:rFonts w:ascii="Arial" w:hAnsi="Arial" w:cs="Arial"/>
          <w:b/>
          <w:bCs/>
          <w:sz w:val="22"/>
          <w:szCs w:val="22"/>
        </w:rPr>
        <w:t>2</w:t>
      </w:r>
      <w:r w:rsidR="00C057B3">
        <w:rPr>
          <w:rFonts w:ascii="Arial" w:hAnsi="Arial" w:cs="Arial"/>
          <w:b/>
          <w:bCs/>
          <w:sz w:val="22"/>
          <w:szCs w:val="22"/>
        </w:rPr>
        <w:t>5</w:t>
      </w:r>
      <w:r w:rsidR="008B307B" w:rsidRPr="008B307B">
        <w:rPr>
          <w:rFonts w:ascii="Arial" w:hAnsi="Arial" w:cs="Arial"/>
          <w:b/>
          <w:bCs/>
          <w:sz w:val="22"/>
          <w:szCs w:val="22"/>
        </w:rPr>
        <w:t>20782</w:t>
      </w:r>
    </w:p>
    <w:p w14:paraId="11D9F0EF" w14:textId="279DB728" w:rsidR="00C8121F" w:rsidRPr="00B56FFA" w:rsidRDefault="00AF1AD6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Dallas, Texas, USA</w:t>
      </w:r>
      <w:r w:rsidR="00256764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 xml:space="preserve">November </w:t>
      </w:r>
      <w:r w:rsidR="00256764">
        <w:rPr>
          <w:rFonts w:cs="Arial"/>
          <w:i w:val="0"/>
          <w:sz w:val="22"/>
          <w:szCs w:val="24"/>
        </w:rPr>
        <w:t>October</w:t>
      </w:r>
      <w:r w:rsidR="00206BD0">
        <w:rPr>
          <w:rFonts w:cs="Arial"/>
          <w:i w:val="0"/>
          <w:sz w:val="22"/>
          <w:szCs w:val="24"/>
        </w:rPr>
        <w:t xml:space="preserve"> </w:t>
      </w:r>
      <w:r w:rsidR="00A333E7">
        <w:rPr>
          <w:rFonts w:cs="Arial"/>
          <w:i w:val="0"/>
          <w:sz w:val="22"/>
          <w:szCs w:val="24"/>
        </w:rPr>
        <w:t>1</w:t>
      </w:r>
      <w:r>
        <w:rPr>
          <w:rFonts w:cs="Arial"/>
          <w:i w:val="0"/>
          <w:sz w:val="22"/>
          <w:szCs w:val="24"/>
        </w:rPr>
        <w:t>7</w:t>
      </w:r>
      <w:r w:rsidR="00A333E7">
        <w:rPr>
          <w:rFonts w:cs="Arial"/>
          <w:i w:val="0"/>
          <w:sz w:val="22"/>
          <w:szCs w:val="24"/>
        </w:rPr>
        <w:t>-</w:t>
      </w:r>
      <w:r>
        <w:rPr>
          <w:rFonts w:cs="Arial"/>
          <w:i w:val="0"/>
          <w:sz w:val="22"/>
          <w:szCs w:val="24"/>
        </w:rPr>
        <w:t>21</w:t>
      </w:r>
      <w:r w:rsidR="00A333E7">
        <w:rPr>
          <w:rFonts w:cs="Arial"/>
          <w:i w:val="0"/>
          <w:sz w:val="22"/>
          <w:szCs w:val="24"/>
        </w:rPr>
        <w:t>,</w:t>
      </w:r>
      <w:r w:rsidR="00E87CB1" w:rsidRPr="00B56FFA">
        <w:rPr>
          <w:rFonts w:cs="Arial"/>
          <w:i w:val="0"/>
          <w:sz w:val="22"/>
          <w:szCs w:val="24"/>
        </w:rPr>
        <w:t xml:space="preserve"> 202</w:t>
      </w:r>
      <w:r w:rsidR="003530CF">
        <w:rPr>
          <w:rFonts w:cs="Arial"/>
          <w:i w:val="0"/>
          <w:sz w:val="22"/>
          <w:szCs w:val="24"/>
        </w:rPr>
        <w:t>5</w:t>
      </w:r>
      <w:r w:rsidR="00BE2271" w:rsidRPr="00B56FFA">
        <w:rPr>
          <w:rFonts w:cs="Arial"/>
          <w:i w:val="0"/>
          <w:sz w:val="22"/>
          <w:szCs w:val="24"/>
        </w:rPr>
        <w:tab/>
      </w:r>
    </w:p>
    <w:p w14:paraId="3A0CB384" w14:textId="75AFAABE" w:rsidR="00BC335A" w:rsidRPr="00B56FFA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24666C41" w:rsidR="00CE5F5F" w:rsidRPr="00B56FFA" w:rsidRDefault="00CE5F5F" w:rsidP="00425D5A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="000C63E6" w:rsidRPr="00B56FFA">
        <w:rPr>
          <w:rFonts w:ascii="Arial" w:hAnsi="Arial"/>
          <w:sz w:val="22"/>
        </w:rPr>
        <w:tab/>
      </w:r>
      <w:r w:rsidR="007F0F11">
        <w:rPr>
          <w:rFonts w:ascii="Arial" w:hAnsi="Arial"/>
          <w:sz w:val="22"/>
        </w:rPr>
        <w:t>4.6.1.3</w:t>
      </w:r>
      <w:r w:rsidR="00A61FDC">
        <w:rPr>
          <w:rFonts w:ascii="Arial" w:hAnsi="Arial"/>
          <w:sz w:val="22"/>
        </w:rPr>
        <w:tab/>
      </w:r>
      <w:r w:rsidR="00A61FDC">
        <w:rPr>
          <w:rFonts w:ascii="Arial" w:hAnsi="Arial"/>
          <w:sz w:val="22"/>
        </w:rPr>
        <w:tab/>
      </w:r>
      <w:r w:rsidR="002A3BDA">
        <w:rPr>
          <w:rFonts w:ascii="Arial" w:hAnsi="Arial"/>
          <w:sz w:val="22"/>
        </w:rPr>
        <w:t>MIMO layer evaluation for 6Rx UE</w:t>
      </w:r>
      <w:r w:rsidR="00425D5A">
        <w:rPr>
          <w:rFonts w:ascii="Arial" w:hAnsi="Arial"/>
          <w:sz w:val="22"/>
        </w:rPr>
        <w:t xml:space="preserve"> </w:t>
      </w:r>
    </w:p>
    <w:p w14:paraId="3E6D659B" w14:textId="56FF042C" w:rsidR="00493B5D" w:rsidRDefault="00CE5F5F" w:rsidP="00987E81">
      <w:pPr>
        <w:tabs>
          <w:tab w:val="left" w:pos="1985"/>
        </w:tabs>
        <w:ind w:left="1980" w:hanging="1980"/>
        <w:rPr>
          <w:rFonts w:ascii="Arial" w:hAnsi="Arial"/>
          <w:b/>
          <w:sz w:val="22"/>
        </w:rPr>
      </w:pPr>
      <w:r w:rsidRPr="00B56FFA">
        <w:rPr>
          <w:rFonts w:ascii="Arial" w:hAnsi="Arial"/>
          <w:b/>
          <w:sz w:val="22"/>
        </w:rPr>
        <w:t>Source:</w:t>
      </w:r>
      <w:r w:rsidR="000717B1">
        <w:rPr>
          <w:rFonts w:ascii="Arial" w:hAnsi="Arial"/>
          <w:b/>
          <w:sz w:val="22"/>
        </w:rPr>
        <w:tab/>
      </w:r>
      <w:r w:rsidR="00086ECD">
        <w:rPr>
          <w:rFonts w:ascii="Arial" w:hAnsi="Arial"/>
          <w:sz w:val="22"/>
          <w:szCs w:val="22"/>
        </w:rPr>
        <w:t>T-Mobile US</w:t>
      </w:r>
      <w:r w:rsidR="00700715">
        <w:rPr>
          <w:rFonts w:ascii="Arial" w:hAnsi="Arial"/>
          <w:sz w:val="22"/>
          <w:szCs w:val="22"/>
        </w:rPr>
        <w:t>A, BT</w:t>
      </w:r>
      <w:r w:rsidR="00EC0ACC">
        <w:rPr>
          <w:rFonts w:ascii="Arial" w:hAnsi="Arial"/>
          <w:sz w:val="22"/>
          <w:szCs w:val="22"/>
        </w:rPr>
        <w:t>, SK Telecom</w:t>
      </w:r>
      <w:r w:rsidR="001A30F1">
        <w:rPr>
          <w:rFonts w:ascii="Arial" w:hAnsi="Arial"/>
          <w:sz w:val="22"/>
          <w:szCs w:val="22"/>
        </w:rPr>
        <w:t>, TELUS, Verizon, Deutsche Telekom, Bell Mobility</w:t>
      </w:r>
      <w:r w:rsidR="000B023C">
        <w:rPr>
          <w:rFonts w:ascii="Arial" w:hAnsi="Arial"/>
          <w:sz w:val="22"/>
          <w:szCs w:val="22"/>
        </w:rPr>
        <w:t>. Boost Mobile</w:t>
      </w:r>
      <w:r w:rsidR="004D442E">
        <w:rPr>
          <w:rFonts w:ascii="Arial" w:hAnsi="Arial"/>
          <w:sz w:val="22"/>
          <w:szCs w:val="22"/>
        </w:rPr>
        <w:t>, Southern Linc</w:t>
      </w:r>
      <w:r w:rsidR="004A182F">
        <w:rPr>
          <w:rFonts w:ascii="Arial" w:hAnsi="Arial"/>
          <w:sz w:val="22"/>
          <w:szCs w:val="22"/>
        </w:rPr>
        <w:t>, Telecom Italia</w:t>
      </w:r>
      <w:r w:rsidR="0024752D">
        <w:rPr>
          <w:rFonts w:ascii="Arial" w:hAnsi="Arial"/>
          <w:sz w:val="22"/>
          <w:szCs w:val="22"/>
        </w:rPr>
        <w:t>, Telstra</w:t>
      </w:r>
      <w:r w:rsidR="00987E81">
        <w:rPr>
          <w:rFonts w:ascii="Arial" w:hAnsi="Arial"/>
          <w:sz w:val="22"/>
          <w:szCs w:val="22"/>
        </w:rPr>
        <w:t xml:space="preserve">, </w:t>
      </w:r>
      <w:r w:rsidR="00987E81">
        <w:rPr>
          <w:rFonts w:ascii="Aptos" w:eastAsia="Times New Roman" w:hAnsi="Aptos"/>
          <w:color w:val="000000"/>
          <w:shd w:val="clear" w:color="auto" w:fill="FFFFFF"/>
        </w:rPr>
        <w:t>Vodafone</w:t>
      </w:r>
      <w:r w:rsidR="00493B5D">
        <w:rPr>
          <w:rFonts w:ascii="Aptos" w:eastAsia="Times New Roman" w:hAnsi="Aptos"/>
          <w:color w:val="000000"/>
          <w:shd w:val="clear" w:color="auto" w:fill="FFFFFF"/>
        </w:rPr>
        <w:t>, China Telecom</w:t>
      </w:r>
      <w:r w:rsidR="00CC561F">
        <w:rPr>
          <w:rFonts w:ascii="Aptos" w:eastAsia="Times New Roman" w:hAnsi="Aptos"/>
          <w:color w:val="000000"/>
          <w:shd w:val="clear" w:color="auto" w:fill="FFFFFF"/>
        </w:rPr>
        <w:t>, China Mobile</w:t>
      </w:r>
      <w:r w:rsidR="00987E81" w:rsidRPr="00B56FFA">
        <w:rPr>
          <w:rFonts w:ascii="Arial" w:hAnsi="Arial"/>
          <w:b/>
          <w:sz w:val="22"/>
        </w:rPr>
        <w:t xml:space="preserve"> </w:t>
      </w:r>
    </w:p>
    <w:p w14:paraId="05FA8EA8" w14:textId="632931EE" w:rsidR="00A63D06" w:rsidRPr="00C1690D" w:rsidRDefault="0045039C" w:rsidP="00987E81">
      <w:pPr>
        <w:tabs>
          <w:tab w:val="left" w:pos="1985"/>
        </w:tabs>
        <w:ind w:left="1980" w:hanging="1980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Title:</w:t>
      </w:r>
      <w:r w:rsidR="000717B1">
        <w:rPr>
          <w:rFonts w:ascii="Arial" w:hAnsi="Arial"/>
          <w:sz w:val="22"/>
        </w:rPr>
        <w:tab/>
      </w:r>
      <w:r w:rsidR="00086ECD">
        <w:rPr>
          <w:rFonts w:ascii="Arial" w:hAnsi="Arial"/>
          <w:sz w:val="22"/>
        </w:rPr>
        <w:t xml:space="preserve">On Release Independence of 6Rx </w:t>
      </w:r>
    </w:p>
    <w:bookmarkEnd w:id="0"/>
    <w:p w14:paraId="2C0EDD71" w14:textId="3BCE942B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</w:r>
      <w:r w:rsidR="00086ECD">
        <w:rPr>
          <w:rFonts w:ascii="Arial" w:hAnsi="Arial"/>
          <w:sz w:val="22"/>
        </w:rPr>
        <w:t>Decision</w:t>
      </w:r>
    </w:p>
    <w:p w14:paraId="66508E92" w14:textId="5D9C2AF3" w:rsidR="00A12E9B" w:rsidRDefault="00B524B6" w:rsidP="00A12E9B">
      <w:pPr>
        <w:pStyle w:val="Heading1"/>
        <w:rPr>
          <w:lang w:val="en-US"/>
        </w:rPr>
      </w:pPr>
      <w:bookmarkStart w:id="1" w:name="_Ref193789759"/>
      <w:r w:rsidRPr="00B56FFA">
        <w:rPr>
          <w:lang w:val="en-US"/>
        </w:rPr>
        <w:t>Introduction</w:t>
      </w:r>
      <w:bookmarkEnd w:id="1"/>
    </w:p>
    <w:p w14:paraId="0AD066F5" w14:textId="502D9BFB" w:rsidR="00154AB1" w:rsidRPr="00355E2B" w:rsidRDefault="00086ECD" w:rsidP="00355E2B">
      <w:r>
        <w:t xml:space="preserve">In this paper we </w:t>
      </w:r>
      <w:r w:rsidR="004355DF">
        <w:t>reiterate</w:t>
      </w:r>
      <w:r>
        <w:t xml:space="preserve"> our view </w:t>
      </w:r>
      <w:r w:rsidR="00521947">
        <w:t>on</w:t>
      </w:r>
      <w:r>
        <w:t xml:space="preserve"> release independence </w:t>
      </w:r>
      <w:r w:rsidR="00521947">
        <w:t>of</w:t>
      </w:r>
      <w:r>
        <w:t xml:space="preserve"> 6 layers for FWA.</w:t>
      </w:r>
    </w:p>
    <w:p w14:paraId="693166EF" w14:textId="21016A5C" w:rsidR="00CB7240" w:rsidRDefault="00F51EAC" w:rsidP="00263166">
      <w:pPr>
        <w:pStyle w:val="Heading1"/>
        <w:rPr>
          <w:lang w:val="en-US"/>
        </w:rPr>
      </w:pPr>
      <w:r w:rsidRPr="00B56FFA">
        <w:rPr>
          <w:lang w:val="en-US"/>
        </w:rPr>
        <w:t xml:space="preserve">Discussion </w:t>
      </w:r>
    </w:p>
    <w:p w14:paraId="5DD68A3E" w14:textId="3F095769" w:rsidR="00F33C8C" w:rsidRDefault="002A3BDA" w:rsidP="00170D94">
      <w:bookmarkStart w:id="2" w:name="_Ref92297796"/>
      <w:r>
        <w:t xml:space="preserve">In </w:t>
      </w:r>
      <w:r w:rsidR="00D84FEF">
        <w:t xml:space="preserve">RAN4 #114 </w:t>
      </w:r>
      <w:r>
        <w:t>it was decided that 6 layers for 6Rx will be supported for FWA access only</w:t>
      </w:r>
      <w:r w:rsidR="00D84FEF">
        <w:t xml:space="preserve"> </w:t>
      </w:r>
      <w:r w:rsidR="00D84FEF">
        <w:fldChar w:fldCharType="begin"/>
      </w:r>
      <w:r w:rsidR="00D84FEF">
        <w:instrText xml:space="preserve"> REF _Ref205460322 \n \h </w:instrText>
      </w:r>
      <w:r w:rsidR="00D84FEF">
        <w:fldChar w:fldCharType="separate"/>
      </w:r>
      <w:r w:rsidR="00D84FEF">
        <w:t>[1]</w:t>
      </w:r>
      <w:r w:rsidR="00D84FEF">
        <w:fldChar w:fldCharType="end"/>
      </w:r>
      <w:r w:rsidR="00D84FEF">
        <w:t>.</w:t>
      </w:r>
      <w:r>
        <w:t xml:space="preserve"> </w:t>
      </w:r>
      <w:r w:rsidR="00D84FEF">
        <w:t xml:space="preserve">In RAN4 #115 it was discussed whether release independence for 6Rx should be introduced but no conclusion could be reached, and the decision was postponed </w:t>
      </w:r>
      <w:r w:rsidR="00D84FEF">
        <w:fldChar w:fldCharType="begin"/>
      </w:r>
      <w:r w:rsidR="00D84FEF">
        <w:instrText xml:space="preserve"> REF _Ref205460616 \n \h </w:instrText>
      </w:r>
      <w:r w:rsidR="00D84FEF">
        <w:fldChar w:fldCharType="separate"/>
      </w:r>
      <w:r w:rsidR="00D84FEF">
        <w:t>[2]</w:t>
      </w:r>
      <w:r w:rsidR="00D84FEF">
        <w:fldChar w:fldCharType="end"/>
      </w:r>
      <w:r w:rsidR="00D84FEF">
        <w:t>.</w:t>
      </w:r>
    </w:p>
    <w:p w14:paraId="709FE966" w14:textId="1467CCA0" w:rsidR="00D84FEF" w:rsidRDefault="00D84FEF" w:rsidP="00D84FEF">
      <w:pPr>
        <w:pStyle w:val="B1"/>
        <w:ind w:left="0" w:firstLine="0"/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308834" wp14:editId="0C7A7F71">
                <wp:simplePos x="0" y="0"/>
                <wp:positionH relativeFrom="column">
                  <wp:posOffset>-1270</wp:posOffset>
                </wp:positionH>
                <wp:positionV relativeFrom="paragraph">
                  <wp:posOffset>-635</wp:posOffset>
                </wp:positionV>
                <wp:extent cx="1828800" cy="1828800"/>
                <wp:effectExtent l="0" t="0" r="26035" b="24130"/>
                <wp:wrapTopAndBottom/>
                <wp:docPr id="115427674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F7AB26" w14:textId="77777777" w:rsidR="00D84FEF" w:rsidRPr="007F1A25" w:rsidRDefault="00D84FEF" w:rsidP="00D84FEF">
                            <w:pPr>
                              <w:pStyle w:val="Heading2"/>
                              <w:numPr>
                                <w:ilvl w:val="0"/>
                                <w:numId w:val="0"/>
                              </w:numPr>
                              <w:spacing w:after="0"/>
                              <w:ind w:left="576" w:hanging="576"/>
                              <w:rPr>
                                <w:lang w:eastAsia="zh-CN"/>
                              </w:rPr>
                            </w:pPr>
                            <w:r w:rsidRPr="007F1A25">
                              <w:t>&lt;Sub-topic 2-1&gt; Release independency for 6Rx UE</w:t>
                            </w:r>
                          </w:p>
                          <w:p w14:paraId="5D6DCE29" w14:textId="77777777" w:rsidR="00D84FEF" w:rsidRPr="007F1A25" w:rsidRDefault="00D84FEF" w:rsidP="00D84FEF">
                            <w:pPr>
                              <w:rPr>
                                <w:lang w:eastAsia="zh-CN"/>
                              </w:rPr>
                            </w:pPr>
                            <w:r w:rsidRPr="007F1A25">
                              <w:rPr>
                                <w:b/>
                                <w:lang w:eastAsia="zh-CN"/>
                              </w:rPr>
                              <w:t>Agreement</w:t>
                            </w:r>
                            <w:r w:rsidRPr="007F1A25">
                              <w:rPr>
                                <w:lang w:eastAsia="zh-CN"/>
                              </w:rPr>
                              <w:t xml:space="preserve">: </w:t>
                            </w:r>
                          </w:p>
                          <w:p w14:paraId="588AD050" w14:textId="77777777" w:rsidR="00D84FEF" w:rsidRPr="007F1A25" w:rsidRDefault="00D84FEF" w:rsidP="00D84FEF">
                            <w:pPr>
                              <w:pStyle w:val="B1"/>
                              <w:numPr>
                                <w:ilvl w:val="0"/>
                                <w:numId w:val="26"/>
                              </w:numPr>
                              <w:spacing w:after="0"/>
                              <w:rPr>
                                <w:lang w:eastAsia="zh-CN"/>
                              </w:rPr>
                            </w:pPr>
                            <w:r w:rsidRPr="007F1A25">
                              <w:rPr>
                                <w:lang w:eastAsia="zh-CN"/>
                              </w:rPr>
                              <w:t xml:space="preserve">Option 1: </w:t>
                            </w:r>
                          </w:p>
                          <w:p w14:paraId="60666999" w14:textId="77777777" w:rsidR="00D84FEF" w:rsidRPr="007F1A25" w:rsidRDefault="00D84FEF" w:rsidP="00D84FEF">
                            <w:pPr>
                              <w:pStyle w:val="B1"/>
                              <w:numPr>
                                <w:ilvl w:val="1"/>
                                <w:numId w:val="26"/>
                              </w:numPr>
                              <w:spacing w:after="0"/>
                              <w:rPr>
                                <w:lang w:eastAsia="zh-CN"/>
                              </w:rPr>
                            </w:pPr>
                            <w:r w:rsidRPr="007F1A25">
                              <w:rPr>
                                <w:lang w:eastAsia="zh-CN"/>
                              </w:rPr>
                              <w:t xml:space="preserve">Support 6Rx with up to 4 MIMO layers for both handheld UE and </w:t>
                            </w:r>
                            <w:proofErr w:type="gramStart"/>
                            <w:r w:rsidRPr="007F1A25">
                              <w:rPr>
                                <w:lang w:eastAsia="zh-CN"/>
                              </w:rPr>
                              <w:t>FWA  from</w:t>
                            </w:r>
                            <w:proofErr w:type="gramEnd"/>
                            <w:r w:rsidRPr="007F1A25">
                              <w:rPr>
                                <w:lang w:eastAsia="zh-CN"/>
                              </w:rPr>
                              <w:t xml:space="preserve"> Rel-18</w:t>
                            </w:r>
                          </w:p>
                          <w:p w14:paraId="53EDF8EF" w14:textId="77777777" w:rsidR="00D84FEF" w:rsidRPr="007F1A25" w:rsidRDefault="00D84FEF" w:rsidP="00D84FEF">
                            <w:pPr>
                              <w:pStyle w:val="B1"/>
                              <w:numPr>
                                <w:ilvl w:val="1"/>
                                <w:numId w:val="26"/>
                              </w:numPr>
                              <w:spacing w:after="0"/>
                              <w:rPr>
                                <w:lang w:eastAsia="zh-CN"/>
                              </w:rPr>
                            </w:pPr>
                            <w:r w:rsidRPr="007F1A25">
                              <w:rPr>
                                <w:rFonts w:hint="eastAsia"/>
                                <w:lang w:eastAsia="zh-CN"/>
                              </w:rPr>
                              <w:t>S</w:t>
                            </w:r>
                            <w:r w:rsidRPr="007F1A25">
                              <w:rPr>
                                <w:lang w:eastAsia="zh-CN"/>
                              </w:rPr>
                              <w:t>upport 6Rx with up to 6 MIMO layers for FWA from Rel-19</w:t>
                            </w:r>
                          </w:p>
                          <w:p w14:paraId="6B73C74E" w14:textId="77777777" w:rsidR="00D84FEF" w:rsidRPr="007F1A25" w:rsidRDefault="00D84FEF" w:rsidP="00D84FEF">
                            <w:pPr>
                              <w:pStyle w:val="B1"/>
                              <w:numPr>
                                <w:ilvl w:val="0"/>
                                <w:numId w:val="26"/>
                              </w:numPr>
                              <w:spacing w:after="0"/>
                              <w:rPr>
                                <w:lang w:eastAsia="zh-CN"/>
                              </w:rPr>
                            </w:pPr>
                            <w:r w:rsidRPr="007F1A25">
                              <w:rPr>
                                <w:rFonts w:hint="eastAsia"/>
                                <w:lang w:eastAsia="zh-CN"/>
                              </w:rPr>
                              <w:t>O</w:t>
                            </w:r>
                            <w:r w:rsidRPr="007F1A25">
                              <w:rPr>
                                <w:lang w:eastAsia="zh-CN"/>
                              </w:rPr>
                              <w:t>ption 2:</w:t>
                            </w:r>
                          </w:p>
                          <w:p w14:paraId="53B1FD69" w14:textId="77777777" w:rsidR="00D84FEF" w:rsidRPr="007F1A25" w:rsidRDefault="00D84FEF" w:rsidP="00D84FEF">
                            <w:pPr>
                              <w:pStyle w:val="B1"/>
                              <w:numPr>
                                <w:ilvl w:val="1"/>
                                <w:numId w:val="26"/>
                              </w:numPr>
                              <w:spacing w:after="0"/>
                              <w:rPr>
                                <w:lang w:eastAsia="zh-CN"/>
                              </w:rPr>
                            </w:pPr>
                            <w:r w:rsidRPr="007F1A25">
                              <w:rPr>
                                <w:lang w:eastAsia="zh-CN"/>
                              </w:rPr>
                              <w:t>Support 6Rx from Rel-19</w:t>
                            </w:r>
                          </w:p>
                          <w:p w14:paraId="6E538B92" w14:textId="77777777" w:rsidR="00D84FEF" w:rsidRDefault="00D84FEF" w:rsidP="00D84FEF">
                            <w:pPr>
                              <w:pStyle w:val="B1"/>
                              <w:numPr>
                                <w:ilvl w:val="0"/>
                                <w:numId w:val="26"/>
                              </w:numPr>
                              <w:spacing w:after="0"/>
                              <w:rPr>
                                <w:lang w:eastAsia="zh-CN"/>
                              </w:rPr>
                            </w:pPr>
                            <w:r w:rsidRPr="007F1A25">
                              <w:rPr>
                                <w:rFonts w:hint="eastAsia"/>
                                <w:lang w:eastAsia="zh-CN"/>
                              </w:rPr>
                              <w:t>O</w:t>
                            </w:r>
                            <w:r w:rsidRPr="007F1A25">
                              <w:rPr>
                                <w:lang w:eastAsia="zh-CN"/>
                              </w:rPr>
                              <w:t>ption 3:</w:t>
                            </w:r>
                          </w:p>
                          <w:p w14:paraId="161E457F" w14:textId="77777777" w:rsidR="00D84FEF" w:rsidRPr="00025AE2" w:rsidRDefault="00D84FEF" w:rsidP="00025AE2">
                            <w:pPr>
                              <w:pStyle w:val="B1"/>
                              <w:numPr>
                                <w:ilvl w:val="1"/>
                                <w:numId w:val="26"/>
                              </w:numPr>
                              <w:rPr>
                                <w:lang w:eastAsia="zh-CN"/>
                              </w:rPr>
                            </w:pPr>
                            <w:r w:rsidRPr="00D84FEF">
                              <w:rPr>
                                <w:lang w:eastAsia="zh-CN"/>
                              </w:rPr>
                              <w:t>Support 6Rx from Rel-18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E30883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.1pt;margin-top:-.05pt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" filled="f" strokeweight=".5pt">
                <v:textbox style="mso-fit-shape-to-text:t">
                  <w:txbxContent>
                    <w:p w14:paraId="69F7AB26" w14:textId="77777777" w:rsidR="00D84FEF" w:rsidRPr="007F1A25" w:rsidRDefault="00D84FEF" w:rsidP="00D84FEF">
                      <w:pPr>
                        <w:pStyle w:val="Heading2"/>
                        <w:numPr>
                          <w:ilvl w:val="0"/>
                          <w:numId w:val="0"/>
                        </w:numPr>
                        <w:spacing w:after="0"/>
                        <w:ind w:left="576" w:hanging="576"/>
                        <w:rPr>
                          <w:lang w:eastAsia="zh-CN"/>
                        </w:rPr>
                      </w:pPr>
                      <w:r w:rsidRPr="007F1A25">
                        <w:t>&lt;Sub-topic 2-1&gt; Release independency for 6Rx UE</w:t>
                      </w:r>
                    </w:p>
                    <w:p w14:paraId="5D6DCE29" w14:textId="77777777" w:rsidR="00D84FEF" w:rsidRPr="007F1A25" w:rsidRDefault="00D84FEF" w:rsidP="00D84FEF">
                      <w:pPr>
                        <w:rPr>
                          <w:lang w:eastAsia="zh-CN"/>
                        </w:rPr>
                      </w:pPr>
                      <w:r w:rsidRPr="007F1A25">
                        <w:rPr>
                          <w:b/>
                          <w:lang w:eastAsia="zh-CN"/>
                        </w:rPr>
                        <w:t>Agreement</w:t>
                      </w:r>
                      <w:r w:rsidRPr="007F1A25">
                        <w:rPr>
                          <w:lang w:eastAsia="zh-CN"/>
                        </w:rPr>
                        <w:t xml:space="preserve">: </w:t>
                      </w:r>
                    </w:p>
                    <w:p w14:paraId="588AD050" w14:textId="77777777" w:rsidR="00D84FEF" w:rsidRPr="007F1A25" w:rsidRDefault="00D84FEF" w:rsidP="00D84FEF">
                      <w:pPr>
                        <w:pStyle w:val="B1"/>
                        <w:numPr>
                          <w:ilvl w:val="0"/>
                          <w:numId w:val="26"/>
                        </w:numPr>
                        <w:spacing w:after="0"/>
                        <w:rPr>
                          <w:lang w:eastAsia="zh-CN"/>
                        </w:rPr>
                      </w:pPr>
                      <w:r w:rsidRPr="007F1A25">
                        <w:rPr>
                          <w:lang w:eastAsia="zh-CN"/>
                        </w:rPr>
                        <w:t xml:space="preserve">Option 1: </w:t>
                      </w:r>
                    </w:p>
                    <w:p w14:paraId="60666999" w14:textId="77777777" w:rsidR="00D84FEF" w:rsidRPr="007F1A25" w:rsidRDefault="00D84FEF" w:rsidP="00D84FEF">
                      <w:pPr>
                        <w:pStyle w:val="B1"/>
                        <w:numPr>
                          <w:ilvl w:val="1"/>
                          <w:numId w:val="26"/>
                        </w:numPr>
                        <w:spacing w:after="0"/>
                        <w:rPr>
                          <w:lang w:eastAsia="zh-CN"/>
                        </w:rPr>
                      </w:pPr>
                      <w:r w:rsidRPr="007F1A25">
                        <w:rPr>
                          <w:lang w:eastAsia="zh-CN"/>
                        </w:rPr>
                        <w:t>Support 6Rx with up to 4 MIMO layers for both handheld UE and FWA  from Rel-18</w:t>
                      </w:r>
                    </w:p>
                    <w:p w14:paraId="53EDF8EF" w14:textId="77777777" w:rsidR="00D84FEF" w:rsidRPr="007F1A25" w:rsidRDefault="00D84FEF" w:rsidP="00D84FEF">
                      <w:pPr>
                        <w:pStyle w:val="B1"/>
                        <w:numPr>
                          <w:ilvl w:val="1"/>
                          <w:numId w:val="26"/>
                        </w:numPr>
                        <w:spacing w:after="0"/>
                        <w:rPr>
                          <w:lang w:eastAsia="zh-CN"/>
                        </w:rPr>
                      </w:pPr>
                      <w:r w:rsidRPr="007F1A25">
                        <w:rPr>
                          <w:rFonts w:hint="eastAsia"/>
                          <w:lang w:eastAsia="zh-CN"/>
                        </w:rPr>
                        <w:t>S</w:t>
                      </w:r>
                      <w:r w:rsidRPr="007F1A25">
                        <w:rPr>
                          <w:lang w:eastAsia="zh-CN"/>
                        </w:rPr>
                        <w:t>upport 6Rx with up to 6 MIMO layers for FWA from Rel-19</w:t>
                      </w:r>
                    </w:p>
                    <w:p w14:paraId="6B73C74E" w14:textId="77777777" w:rsidR="00D84FEF" w:rsidRPr="007F1A25" w:rsidRDefault="00D84FEF" w:rsidP="00D84FEF">
                      <w:pPr>
                        <w:pStyle w:val="B1"/>
                        <w:numPr>
                          <w:ilvl w:val="0"/>
                          <w:numId w:val="26"/>
                        </w:numPr>
                        <w:spacing w:after="0"/>
                        <w:rPr>
                          <w:lang w:eastAsia="zh-CN"/>
                        </w:rPr>
                      </w:pPr>
                      <w:r w:rsidRPr="007F1A25">
                        <w:rPr>
                          <w:rFonts w:hint="eastAsia"/>
                          <w:lang w:eastAsia="zh-CN"/>
                        </w:rPr>
                        <w:t>O</w:t>
                      </w:r>
                      <w:r w:rsidRPr="007F1A25">
                        <w:rPr>
                          <w:lang w:eastAsia="zh-CN"/>
                        </w:rPr>
                        <w:t>ption 2:</w:t>
                      </w:r>
                    </w:p>
                    <w:p w14:paraId="53B1FD69" w14:textId="77777777" w:rsidR="00D84FEF" w:rsidRPr="007F1A25" w:rsidRDefault="00D84FEF" w:rsidP="00D84FEF">
                      <w:pPr>
                        <w:pStyle w:val="B1"/>
                        <w:numPr>
                          <w:ilvl w:val="1"/>
                          <w:numId w:val="26"/>
                        </w:numPr>
                        <w:spacing w:after="0"/>
                        <w:rPr>
                          <w:lang w:eastAsia="zh-CN"/>
                        </w:rPr>
                      </w:pPr>
                      <w:r w:rsidRPr="007F1A25">
                        <w:rPr>
                          <w:lang w:eastAsia="zh-CN"/>
                        </w:rPr>
                        <w:t>Support 6Rx from Rel-19</w:t>
                      </w:r>
                    </w:p>
                    <w:p w14:paraId="6E538B92" w14:textId="77777777" w:rsidR="00D84FEF" w:rsidRDefault="00D84FEF" w:rsidP="00D84FEF">
                      <w:pPr>
                        <w:pStyle w:val="B1"/>
                        <w:numPr>
                          <w:ilvl w:val="0"/>
                          <w:numId w:val="26"/>
                        </w:numPr>
                        <w:spacing w:after="0"/>
                        <w:rPr>
                          <w:lang w:eastAsia="zh-CN"/>
                        </w:rPr>
                      </w:pPr>
                      <w:r w:rsidRPr="007F1A25">
                        <w:rPr>
                          <w:rFonts w:hint="eastAsia"/>
                          <w:lang w:eastAsia="zh-CN"/>
                        </w:rPr>
                        <w:t>O</w:t>
                      </w:r>
                      <w:r w:rsidRPr="007F1A25">
                        <w:rPr>
                          <w:lang w:eastAsia="zh-CN"/>
                        </w:rPr>
                        <w:t>ption 3:</w:t>
                      </w:r>
                    </w:p>
                    <w:p w14:paraId="161E457F" w14:textId="77777777" w:rsidR="00D84FEF" w:rsidRPr="00025AE2" w:rsidRDefault="00D84FEF" w:rsidP="00025AE2">
                      <w:pPr>
                        <w:pStyle w:val="B1"/>
                        <w:numPr>
                          <w:ilvl w:val="1"/>
                          <w:numId w:val="26"/>
                        </w:numPr>
                        <w:rPr>
                          <w:lang w:eastAsia="zh-CN"/>
                        </w:rPr>
                      </w:pPr>
                      <w:r w:rsidRPr="00D84FEF">
                        <w:rPr>
                          <w:lang w:eastAsia="zh-CN"/>
                        </w:rPr>
                        <w:t>Support 6Rx from Rel-18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667D1C9" w14:textId="212C11CC" w:rsidR="00481CF8" w:rsidRPr="00D84FEF" w:rsidRDefault="00481CF8" w:rsidP="00D84FEF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RAN4 has received a </w:t>
      </w:r>
      <w:proofErr w:type="gramStart"/>
      <w:r>
        <w:rPr>
          <w:lang w:eastAsia="zh-CN"/>
        </w:rPr>
        <w:t>reply</w:t>
      </w:r>
      <w:proofErr w:type="gramEnd"/>
      <w:r>
        <w:rPr>
          <w:lang w:eastAsia="zh-CN"/>
        </w:rPr>
        <w:t xml:space="preserve"> LS from RAN2 at RAN4#117 which says:</w:t>
      </w:r>
    </w:p>
    <w:p w14:paraId="341DD69B" w14:textId="77777777" w:rsidR="00481CF8" w:rsidRDefault="00481CF8" w:rsidP="003F61E9">
      <w:pPr>
        <w:pStyle w:val="B1"/>
        <w:ind w:left="0" w:firstLine="0"/>
        <w:rPr>
          <w:lang w:eastAsia="zh-CN"/>
        </w:rPr>
      </w:pPr>
    </w:p>
    <w:p w14:paraId="6E65AF6A" w14:textId="77777777" w:rsidR="00481CF8" w:rsidRDefault="00481CF8" w:rsidP="003F61E9">
      <w:pPr>
        <w:pStyle w:val="B1"/>
        <w:ind w:left="0" w:firstLine="0"/>
        <w:rPr>
          <w:lang w:eastAsia="zh-CN"/>
        </w:rPr>
      </w:pPr>
    </w:p>
    <w:p w14:paraId="0CF13340" w14:textId="42337F64" w:rsidR="00481CF8" w:rsidRDefault="00481CF8" w:rsidP="003F61E9">
      <w:pPr>
        <w:pStyle w:val="B1"/>
        <w:ind w:left="0" w:firstLine="0"/>
        <w:rPr>
          <w:lang w:eastAsia="zh-CN"/>
        </w:rPr>
      </w:pPr>
      <w:r w:rsidRPr="00481CF8">
        <w:rPr>
          <w:noProof/>
          <w:lang w:eastAsia="zh-CN"/>
        </w:rPr>
        <w:lastRenderedPageBreak/>
        <w:drawing>
          <wp:inline distT="0" distB="0" distL="0" distR="0" wp14:anchorId="4CAB042E" wp14:editId="7739A426">
            <wp:extent cx="6332220" cy="4229735"/>
            <wp:effectExtent l="19050" t="19050" r="11430" b="18415"/>
            <wp:docPr id="19888659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886595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422973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AC138AF" w14:textId="6B860716" w:rsidR="00481CF8" w:rsidRDefault="00481CF8" w:rsidP="003F61E9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So, </w:t>
      </w:r>
      <w:proofErr w:type="gramStart"/>
      <w:r>
        <w:rPr>
          <w:lang w:eastAsia="zh-CN"/>
        </w:rPr>
        <w:t>it is clear that from</w:t>
      </w:r>
      <w:proofErr w:type="gramEnd"/>
      <w:r>
        <w:rPr>
          <w:lang w:eastAsia="zh-CN"/>
        </w:rPr>
        <w:t xml:space="preserve"> a RAN2 perspective, it is possible to allow early implementation of 6L. </w:t>
      </w:r>
    </w:p>
    <w:p w14:paraId="7F4B98E6" w14:textId="21DB0456" w:rsidR="00481CF8" w:rsidRPr="00481CF8" w:rsidRDefault="00481CF8" w:rsidP="003F61E9">
      <w:pPr>
        <w:pStyle w:val="B1"/>
        <w:ind w:left="0" w:firstLine="0"/>
        <w:rPr>
          <w:b/>
          <w:bCs/>
          <w:lang w:eastAsia="zh-CN"/>
        </w:rPr>
      </w:pPr>
      <w:r w:rsidRPr="00481CF8">
        <w:rPr>
          <w:b/>
          <w:bCs/>
          <w:lang w:eastAsia="zh-CN"/>
        </w:rPr>
        <w:t xml:space="preserve">Observation 1: RAN2 has responded that it is possible from a signalling perspective to allow early implementation of 6 layers DL MIMO. </w:t>
      </w:r>
    </w:p>
    <w:p w14:paraId="071F5A22" w14:textId="1C47D4F3" w:rsidR="003F61E9" w:rsidRDefault="003F61E9" w:rsidP="003F61E9">
      <w:pPr>
        <w:pStyle w:val="B1"/>
        <w:ind w:left="0" w:firstLine="0"/>
        <w:rPr>
          <w:lang w:eastAsia="zh-CN"/>
        </w:rPr>
      </w:pPr>
      <w:r>
        <w:rPr>
          <w:lang w:eastAsia="zh-CN"/>
        </w:rPr>
        <w:t>Because of the large commercial interest of 6 layers for 6Rx, we propose to support option 3, i.e., release independence of 6Rx from Rel-18.</w:t>
      </w:r>
    </w:p>
    <w:p w14:paraId="2F0D9BD0" w14:textId="50EEBA89" w:rsidR="00D84FEF" w:rsidRPr="00481CF8" w:rsidRDefault="003F61E9" w:rsidP="003F61E9">
      <w:pPr>
        <w:pStyle w:val="B1"/>
        <w:ind w:left="0" w:firstLine="0"/>
        <w:rPr>
          <w:b/>
          <w:bCs/>
          <w:lang w:eastAsia="zh-CN"/>
        </w:rPr>
      </w:pPr>
      <w:r w:rsidRPr="00481CF8">
        <w:rPr>
          <w:b/>
          <w:bCs/>
          <w:lang w:eastAsia="zh-CN"/>
        </w:rPr>
        <w:t>Proposal: Because of the large commercial interest for 6Rx</w:t>
      </w:r>
      <w:r w:rsidR="00521947" w:rsidRPr="00481CF8">
        <w:rPr>
          <w:b/>
          <w:bCs/>
          <w:lang w:eastAsia="zh-CN"/>
        </w:rPr>
        <w:t xml:space="preserve"> for FWA</w:t>
      </w:r>
      <w:r w:rsidRPr="00481CF8">
        <w:rPr>
          <w:b/>
          <w:bCs/>
          <w:lang w:eastAsia="zh-CN"/>
        </w:rPr>
        <w:t>, we propose to support option 3, i.e., release independence of 6Rx from Rel-18</w:t>
      </w:r>
      <w:r w:rsidR="00521947" w:rsidRPr="00481CF8">
        <w:rPr>
          <w:b/>
          <w:bCs/>
          <w:lang w:eastAsia="zh-CN"/>
        </w:rPr>
        <w:t xml:space="preserve"> for FWA both for 4 and 6 MIMO layers</w:t>
      </w:r>
      <w:r w:rsidR="00EB6C52">
        <w:rPr>
          <w:b/>
          <w:bCs/>
          <w:lang w:eastAsia="zh-CN"/>
        </w:rPr>
        <w:t>, and 6Rx from Rel-18 for handheld with 4 MIMO layers</w:t>
      </w:r>
      <w:r w:rsidRPr="00481CF8">
        <w:rPr>
          <w:b/>
          <w:bCs/>
          <w:lang w:eastAsia="zh-CN"/>
        </w:rPr>
        <w:t>.</w:t>
      </w:r>
    </w:p>
    <w:bookmarkEnd w:id="2"/>
    <w:p w14:paraId="3A84A802" w14:textId="5FCDD2CC" w:rsidR="00F40F7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t>Conclusions</w:t>
      </w:r>
    </w:p>
    <w:p w14:paraId="75236691" w14:textId="00E30180" w:rsidR="00481CF8" w:rsidRPr="00481CF8" w:rsidRDefault="00481CF8" w:rsidP="00B53F76">
      <w:pPr>
        <w:rPr>
          <w:b/>
          <w:bCs/>
          <w:lang w:eastAsia="zh-CN"/>
        </w:rPr>
      </w:pPr>
      <w:r w:rsidRPr="00481CF8">
        <w:rPr>
          <w:b/>
          <w:bCs/>
          <w:lang w:eastAsia="zh-CN"/>
        </w:rPr>
        <w:t>Observation 1: RAN2 has responded that it is possible from a signalling perspective to allow early implementation of 6 layers DL MIMO.</w:t>
      </w:r>
    </w:p>
    <w:p w14:paraId="6C6FA39A" w14:textId="04C42DF3" w:rsidR="00ED6B28" w:rsidRDefault="00086ECD" w:rsidP="00B53F76">
      <w:r>
        <w:rPr>
          <w:lang w:eastAsia="zh-CN"/>
        </w:rPr>
        <w:t xml:space="preserve">Our proposal </w:t>
      </w:r>
      <w:r w:rsidR="003F61E9">
        <w:rPr>
          <w:lang w:eastAsia="zh-CN"/>
        </w:rPr>
        <w:t>is</w:t>
      </w:r>
      <w:r>
        <w:rPr>
          <w:lang w:eastAsia="zh-CN"/>
        </w:rPr>
        <w:t xml:space="preserve"> as follows:</w:t>
      </w:r>
    </w:p>
    <w:p w14:paraId="6889DBD4" w14:textId="779550C0" w:rsidR="00521947" w:rsidRPr="00481CF8" w:rsidRDefault="00521947" w:rsidP="00521947">
      <w:pPr>
        <w:pStyle w:val="B1"/>
        <w:ind w:left="0" w:firstLine="0"/>
        <w:rPr>
          <w:b/>
          <w:bCs/>
          <w:lang w:eastAsia="zh-CN"/>
        </w:rPr>
      </w:pPr>
      <w:r w:rsidRPr="00481CF8">
        <w:rPr>
          <w:b/>
          <w:bCs/>
          <w:lang w:eastAsia="zh-CN"/>
        </w:rPr>
        <w:lastRenderedPageBreak/>
        <w:t>Proposal: Because of the large commercial interest for 6Rx for FWA, we propose to support option 3, i.e., release independence of 6Rx from Rel-18 for FWA both for 4 and 6 MIMO layers</w:t>
      </w:r>
      <w:bookmarkStart w:id="3" w:name="_Hlk213227867"/>
      <w:r w:rsidR="00EB6C52">
        <w:rPr>
          <w:b/>
          <w:bCs/>
          <w:lang w:eastAsia="zh-CN"/>
        </w:rPr>
        <w:t>, and 6Rx from Rel-18 for handheld with 4 MIMO layers</w:t>
      </w:r>
      <w:bookmarkEnd w:id="3"/>
      <w:r w:rsidRPr="00481CF8">
        <w:rPr>
          <w:b/>
          <w:bCs/>
          <w:lang w:eastAsia="zh-CN"/>
        </w:rPr>
        <w:t>.</w:t>
      </w:r>
    </w:p>
    <w:p w14:paraId="7662BBF9" w14:textId="77777777" w:rsidR="002E4881" w:rsidRDefault="002E4881" w:rsidP="00C1077F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</w:p>
    <w:p w14:paraId="56BDF08F" w14:textId="3AFD0F7F" w:rsidR="00501D76" w:rsidRDefault="00335CEF" w:rsidP="004D2B24">
      <w:pPr>
        <w:pStyle w:val="ListParagraph"/>
        <w:numPr>
          <w:ilvl w:val="0"/>
          <w:numId w:val="17"/>
        </w:numPr>
      </w:pPr>
      <w:bookmarkStart w:id="4" w:name="_Ref193093429"/>
      <w:bookmarkStart w:id="5" w:name="_Ref196858167"/>
      <w:bookmarkStart w:id="6" w:name="_Ref205460322"/>
      <w:bookmarkEnd w:id="4"/>
      <w:r>
        <w:t>R4-</w:t>
      </w:r>
      <w:bookmarkEnd w:id="5"/>
      <w:r w:rsidR="00D84FEF">
        <w:t>2503014, WF on 6Rx requirements, RAN4 #114, February 2025</w:t>
      </w:r>
      <w:bookmarkEnd w:id="6"/>
    </w:p>
    <w:p w14:paraId="3CF8665B" w14:textId="770354E6" w:rsidR="00D84FEF" w:rsidRDefault="00D84FEF" w:rsidP="004D2B24">
      <w:pPr>
        <w:pStyle w:val="ListParagraph"/>
        <w:numPr>
          <w:ilvl w:val="0"/>
          <w:numId w:val="17"/>
        </w:numPr>
      </w:pPr>
      <w:bookmarkStart w:id="7" w:name="_Ref205460616"/>
      <w:r>
        <w:t>R4-2508086, WF on 6Rx and SRS IL imbalance, RAN4 #115, May 2025</w:t>
      </w:r>
      <w:bookmarkEnd w:id="7"/>
    </w:p>
    <w:p w14:paraId="6C3C67DA" w14:textId="04F0DE86" w:rsidR="00AF1AD6" w:rsidRPr="005526F0" w:rsidRDefault="00AF1AD6" w:rsidP="004D2B24">
      <w:pPr>
        <w:pStyle w:val="ListParagraph"/>
        <w:numPr>
          <w:ilvl w:val="0"/>
          <w:numId w:val="17"/>
        </w:numPr>
      </w:pPr>
      <w:r w:rsidRPr="00AF1AD6">
        <w:t>R4-2520009</w:t>
      </w:r>
      <w:r>
        <w:t xml:space="preserve">, </w:t>
      </w:r>
      <w:r w:rsidRPr="00AF1AD6">
        <w:t>Reply LS on Release Independence of 6Rx</w:t>
      </w:r>
      <w:r>
        <w:t>, RAN4#117, November 2025</w:t>
      </w:r>
    </w:p>
    <w:sectPr w:rsidR="00AF1AD6" w:rsidRPr="005526F0" w:rsidSect="002A2CB4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CE972" w14:textId="77777777" w:rsidR="00094AF6" w:rsidRDefault="00094AF6">
      <w:r>
        <w:separator/>
      </w:r>
    </w:p>
  </w:endnote>
  <w:endnote w:type="continuationSeparator" w:id="0">
    <w:p w14:paraId="06C87465" w14:textId="77777777" w:rsidR="00094AF6" w:rsidRDefault="00094AF6">
      <w:r>
        <w:continuationSeparator/>
      </w:r>
    </w:p>
  </w:endnote>
  <w:endnote w:type="continuationNotice" w:id="1">
    <w:p w14:paraId="75CF74B3" w14:textId="77777777" w:rsidR="00094AF6" w:rsidRDefault="00094A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1BBFA" w14:textId="77777777" w:rsidR="00094AF6" w:rsidRDefault="00094AF6">
      <w:r>
        <w:separator/>
      </w:r>
    </w:p>
  </w:footnote>
  <w:footnote w:type="continuationSeparator" w:id="0">
    <w:p w14:paraId="6674147B" w14:textId="77777777" w:rsidR="00094AF6" w:rsidRDefault="00094AF6">
      <w:r>
        <w:continuationSeparator/>
      </w:r>
    </w:p>
  </w:footnote>
  <w:footnote w:type="continuationNotice" w:id="1">
    <w:p w14:paraId="2BD06E70" w14:textId="77777777" w:rsidR="00094AF6" w:rsidRDefault="00094A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0079F0"/>
    <w:multiLevelType w:val="hybridMultilevel"/>
    <w:tmpl w:val="DE50286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F5C41EAE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2896BC0"/>
    <w:multiLevelType w:val="hybridMultilevel"/>
    <w:tmpl w:val="D1B82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CA25245"/>
    <w:multiLevelType w:val="hybridMultilevel"/>
    <w:tmpl w:val="BF164928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5" w15:restartNumberingAfterBreak="0">
    <w:nsid w:val="0F7B17CF"/>
    <w:multiLevelType w:val="hybridMultilevel"/>
    <w:tmpl w:val="08621BCE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6" w15:restartNumberingAfterBreak="0">
    <w:nsid w:val="2ABE7006"/>
    <w:multiLevelType w:val="hybridMultilevel"/>
    <w:tmpl w:val="B60C8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C54A61"/>
    <w:multiLevelType w:val="hybridMultilevel"/>
    <w:tmpl w:val="61B828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97351C"/>
    <w:multiLevelType w:val="hybridMultilevel"/>
    <w:tmpl w:val="5176A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E825C8"/>
    <w:multiLevelType w:val="hybridMultilevel"/>
    <w:tmpl w:val="26A4E5A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E6A16"/>
    <w:multiLevelType w:val="hybridMultilevel"/>
    <w:tmpl w:val="25F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B608E"/>
    <w:multiLevelType w:val="hybridMultilevel"/>
    <w:tmpl w:val="05386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B34D40"/>
    <w:multiLevelType w:val="hybridMultilevel"/>
    <w:tmpl w:val="A58A39B8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B9109FE"/>
    <w:multiLevelType w:val="hybridMultilevel"/>
    <w:tmpl w:val="305A4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6D68DC"/>
    <w:multiLevelType w:val="hybridMultilevel"/>
    <w:tmpl w:val="151406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C52CE9"/>
    <w:multiLevelType w:val="hybridMultilevel"/>
    <w:tmpl w:val="7EFE6B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02212C8"/>
    <w:multiLevelType w:val="hybridMultilevel"/>
    <w:tmpl w:val="6A08187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2" w15:restartNumberingAfterBreak="0">
    <w:nsid w:val="704F4860"/>
    <w:multiLevelType w:val="hybridMultilevel"/>
    <w:tmpl w:val="4C1AE07A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2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E30194"/>
    <w:multiLevelType w:val="hybridMultilevel"/>
    <w:tmpl w:val="4D504C5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981155B"/>
    <w:multiLevelType w:val="hybridMultilevel"/>
    <w:tmpl w:val="168EA67E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num w:numId="1" w16cid:durableId="1665813595">
    <w:abstractNumId w:val="7"/>
  </w:num>
  <w:num w:numId="2" w16cid:durableId="870923146">
    <w:abstractNumId w:val="3"/>
  </w:num>
  <w:num w:numId="3" w16cid:durableId="785389733">
    <w:abstractNumId w:val="11"/>
  </w:num>
  <w:num w:numId="4" w16cid:durableId="1072851090">
    <w:abstractNumId w:val="20"/>
  </w:num>
  <w:num w:numId="5" w16cid:durableId="1338845787">
    <w:abstractNumId w:val="23"/>
  </w:num>
  <w:num w:numId="6" w16cid:durableId="1366056817">
    <w:abstractNumId w:val="24"/>
  </w:num>
  <w:num w:numId="7" w16cid:durableId="662781214">
    <w:abstractNumId w:val="22"/>
  </w:num>
  <w:num w:numId="8" w16cid:durableId="1611009480">
    <w:abstractNumId w:val="18"/>
  </w:num>
  <w:num w:numId="9" w16cid:durableId="1541281856">
    <w:abstractNumId w:val="4"/>
  </w:num>
  <w:num w:numId="10" w16cid:durableId="1194541630">
    <w:abstractNumId w:val="26"/>
  </w:num>
  <w:num w:numId="11" w16cid:durableId="339699112">
    <w:abstractNumId w:val="12"/>
  </w:num>
  <w:num w:numId="12" w16cid:durableId="465270902">
    <w:abstractNumId w:val="6"/>
  </w:num>
  <w:num w:numId="13" w16cid:durableId="2145779748">
    <w:abstractNumId w:val="5"/>
  </w:num>
  <w:num w:numId="14" w16cid:durableId="2130970816">
    <w:abstractNumId w:val="15"/>
  </w:num>
  <w:num w:numId="15" w16cid:durableId="1296370644">
    <w:abstractNumId w:val="21"/>
  </w:num>
  <w:num w:numId="16" w16cid:durableId="1658412998">
    <w:abstractNumId w:val="19"/>
  </w:num>
  <w:num w:numId="17" w16cid:durableId="1588730628">
    <w:abstractNumId w:val="8"/>
  </w:num>
  <w:num w:numId="18" w16cid:durableId="78404807">
    <w:abstractNumId w:val="2"/>
  </w:num>
  <w:num w:numId="19" w16cid:durableId="824274728">
    <w:abstractNumId w:val="9"/>
  </w:num>
  <w:num w:numId="20" w16cid:durableId="1147088077">
    <w:abstractNumId w:val="13"/>
  </w:num>
  <w:num w:numId="21" w16cid:durableId="1230576148">
    <w:abstractNumId w:val="16"/>
  </w:num>
  <w:num w:numId="22" w16cid:durableId="1764572239">
    <w:abstractNumId w:val="17"/>
  </w:num>
  <w:num w:numId="23" w16cid:durableId="1316839752">
    <w:abstractNumId w:val="14"/>
  </w:num>
  <w:num w:numId="24" w16cid:durableId="152263208">
    <w:abstractNumId w:val="25"/>
  </w:num>
  <w:num w:numId="25" w16cid:durableId="744762152">
    <w:abstractNumId w:val="10"/>
  </w:num>
  <w:num w:numId="26" w16cid:durableId="908660746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4E3"/>
    <w:rsid w:val="000015E7"/>
    <w:rsid w:val="00001707"/>
    <w:rsid w:val="00001AF6"/>
    <w:rsid w:val="00001B02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907"/>
    <w:rsid w:val="00003BB6"/>
    <w:rsid w:val="00003EF4"/>
    <w:rsid w:val="0000403F"/>
    <w:rsid w:val="000042C3"/>
    <w:rsid w:val="000044A7"/>
    <w:rsid w:val="00004885"/>
    <w:rsid w:val="0000499E"/>
    <w:rsid w:val="00004D8C"/>
    <w:rsid w:val="00004DCB"/>
    <w:rsid w:val="000051F0"/>
    <w:rsid w:val="00005269"/>
    <w:rsid w:val="00005499"/>
    <w:rsid w:val="0000553B"/>
    <w:rsid w:val="00005937"/>
    <w:rsid w:val="00005F7B"/>
    <w:rsid w:val="00006085"/>
    <w:rsid w:val="00006218"/>
    <w:rsid w:val="000062D2"/>
    <w:rsid w:val="000062DA"/>
    <w:rsid w:val="000063BC"/>
    <w:rsid w:val="000065CC"/>
    <w:rsid w:val="000066A3"/>
    <w:rsid w:val="000066F3"/>
    <w:rsid w:val="00006780"/>
    <w:rsid w:val="0000680D"/>
    <w:rsid w:val="00006880"/>
    <w:rsid w:val="00006C7A"/>
    <w:rsid w:val="00007495"/>
    <w:rsid w:val="00007548"/>
    <w:rsid w:val="0000773C"/>
    <w:rsid w:val="0000792C"/>
    <w:rsid w:val="00007A88"/>
    <w:rsid w:val="00007B4B"/>
    <w:rsid w:val="00007D2E"/>
    <w:rsid w:val="00010061"/>
    <w:rsid w:val="000101EF"/>
    <w:rsid w:val="00010462"/>
    <w:rsid w:val="00010528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1CA"/>
    <w:rsid w:val="0001137B"/>
    <w:rsid w:val="000113CF"/>
    <w:rsid w:val="000116BF"/>
    <w:rsid w:val="000119B7"/>
    <w:rsid w:val="00011A8E"/>
    <w:rsid w:val="00012010"/>
    <w:rsid w:val="0001213E"/>
    <w:rsid w:val="00012296"/>
    <w:rsid w:val="000124D1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B63"/>
    <w:rsid w:val="00013BDD"/>
    <w:rsid w:val="00013F56"/>
    <w:rsid w:val="00013F64"/>
    <w:rsid w:val="000141F0"/>
    <w:rsid w:val="000145D2"/>
    <w:rsid w:val="00014631"/>
    <w:rsid w:val="00014E0E"/>
    <w:rsid w:val="00015180"/>
    <w:rsid w:val="000159C4"/>
    <w:rsid w:val="00015A7E"/>
    <w:rsid w:val="00015ABC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928"/>
    <w:rsid w:val="00017D6F"/>
    <w:rsid w:val="00017DAB"/>
    <w:rsid w:val="0002002A"/>
    <w:rsid w:val="0002002B"/>
    <w:rsid w:val="000201BF"/>
    <w:rsid w:val="000201C1"/>
    <w:rsid w:val="00020377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52D"/>
    <w:rsid w:val="00021911"/>
    <w:rsid w:val="00021C67"/>
    <w:rsid w:val="00021D2A"/>
    <w:rsid w:val="00021DEC"/>
    <w:rsid w:val="00021EAD"/>
    <w:rsid w:val="000221EB"/>
    <w:rsid w:val="000222F7"/>
    <w:rsid w:val="000223D4"/>
    <w:rsid w:val="0002290D"/>
    <w:rsid w:val="00022C8A"/>
    <w:rsid w:val="00022D06"/>
    <w:rsid w:val="00022DD6"/>
    <w:rsid w:val="00022EA4"/>
    <w:rsid w:val="000230AF"/>
    <w:rsid w:val="00023164"/>
    <w:rsid w:val="0002323E"/>
    <w:rsid w:val="000232ED"/>
    <w:rsid w:val="000233F4"/>
    <w:rsid w:val="00023413"/>
    <w:rsid w:val="00023658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BAE"/>
    <w:rsid w:val="00025C7E"/>
    <w:rsid w:val="00026041"/>
    <w:rsid w:val="000266AE"/>
    <w:rsid w:val="000267EB"/>
    <w:rsid w:val="000268EA"/>
    <w:rsid w:val="00026905"/>
    <w:rsid w:val="00026977"/>
    <w:rsid w:val="00026AE0"/>
    <w:rsid w:val="00026B7D"/>
    <w:rsid w:val="00026C64"/>
    <w:rsid w:val="00026EF9"/>
    <w:rsid w:val="00026FED"/>
    <w:rsid w:val="0002701F"/>
    <w:rsid w:val="00027333"/>
    <w:rsid w:val="000273DF"/>
    <w:rsid w:val="000276E7"/>
    <w:rsid w:val="00027913"/>
    <w:rsid w:val="00027B5C"/>
    <w:rsid w:val="00027D56"/>
    <w:rsid w:val="00027EE6"/>
    <w:rsid w:val="00027F0B"/>
    <w:rsid w:val="00027FFD"/>
    <w:rsid w:val="000300FE"/>
    <w:rsid w:val="00030432"/>
    <w:rsid w:val="00030619"/>
    <w:rsid w:val="000307BB"/>
    <w:rsid w:val="000307C6"/>
    <w:rsid w:val="000308EA"/>
    <w:rsid w:val="00030A5C"/>
    <w:rsid w:val="00030F48"/>
    <w:rsid w:val="00030F74"/>
    <w:rsid w:val="00030F82"/>
    <w:rsid w:val="00030F85"/>
    <w:rsid w:val="000312B4"/>
    <w:rsid w:val="0003134F"/>
    <w:rsid w:val="000313FA"/>
    <w:rsid w:val="000314B0"/>
    <w:rsid w:val="000316F8"/>
    <w:rsid w:val="000317B2"/>
    <w:rsid w:val="0003186A"/>
    <w:rsid w:val="00031911"/>
    <w:rsid w:val="00031A96"/>
    <w:rsid w:val="00031B85"/>
    <w:rsid w:val="00031D58"/>
    <w:rsid w:val="00031DC5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3D9"/>
    <w:rsid w:val="00033719"/>
    <w:rsid w:val="00033C3C"/>
    <w:rsid w:val="00033C41"/>
    <w:rsid w:val="00033CA9"/>
    <w:rsid w:val="00034562"/>
    <w:rsid w:val="00034882"/>
    <w:rsid w:val="00034899"/>
    <w:rsid w:val="000349B7"/>
    <w:rsid w:val="00034A5F"/>
    <w:rsid w:val="00034A9C"/>
    <w:rsid w:val="00034B72"/>
    <w:rsid w:val="00034BD5"/>
    <w:rsid w:val="00034C82"/>
    <w:rsid w:val="00034D30"/>
    <w:rsid w:val="00034D56"/>
    <w:rsid w:val="000352CF"/>
    <w:rsid w:val="0003540B"/>
    <w:rsid w:val="00035574"/>
    <w:rsid w:val="0003578B"/>
    <w:rsid w:val="0003579F"/>
    <w:rsid w:val="00035963"/>
    <w:rsid w:val="00035A4E"/>
    <w:rsid w:val="00035CDD"/>
    <w:rsid w:val="00035E08"/>
    <w:rsid w:val="00036114"/>
    <w:rsid w:val="00036199"/>
    <w:rsid w:val="0003623F"/>
    <w:rsid w:val="00036419"/>
    <w:rsid w:val="00036585"/>
    <w:rsid w:val="000365A2"/>
    <w:rsid w:val="0003698E"/>
    <w:rsid w:val="0003699E"/>
    <w:rsid w:val="000369BF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450"/>
    <w:rsid w:val="000404F2"/>
    <w:rsid w:val="000408C7"/>
    <w:rsid w:val="00040945"/>
    <w:rsid w:val="00040977"/>
    <w:rsid w:val="00040A96"/>
    <w:rsid w:val="00040AAD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C3"/>
    <w:rsid w:val="0004264B"/>
    <w:rsid w:val="0004298C"/>
    <w:rsid w:val="00042A11"/>
    <w:rsid w:val="00042BFC"/>
    <w:rsid w:val="00043049"/>
    <w:rsid w:val="000430CF"/>
    <w:rsid w:val="00043407"/>
    <w:rsid w:val="000435B5"/>
    <w:rsid w:val="00043703"/>
    <w:rsid w:val="000438F3"/>
    <w:rsid w:val="00043B45"/>
    <w:rsid w:val="00043FA8"/>
    <w:rsid w:val="00044225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47C"/>
    <w:rsid w:val="00045740"/>
    <w:rsid w:val="00045A15"/>
    <w:rsid w:val="00045A54"/>
    <w:rsid w:val="0004608E"/>
    <w:rsid w:val="000464FE"/>
    <w:rsid w:val="0004688F"/>
    <w:rsid w:val="00046A66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D73"/>
    <w:rsid w:val="00047DE6"/>
    <w:rsid w:val="00047E39"/>
    <w:rsid w:val="00047E78"/>
    <w:rsid w:val="0005008E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72B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C4"/>
    <w:rsid w:val="00055B8E"/>
    <w:rsid w:val="00055C1F"/>
    <w:rsid w:val="0005602E"/>
    <w:rsid w:val="00056057"/>
    <w:rsid w:val="00056673"/>
    <w:rsid w:val="00056A6A"/>
    <w:rsid w:val="00056BFD"/>
    <w:rsid w:val="00056EC1"/>
    <w:rsid w:val="00056F33"/>
    <w:rsid w:val="00056F41"/>
    <w:rsid w:val="0005709B"/>
    <w:rsid w:val="0005726B"/>
    <w:rsid w:val="000572A7"/>
    <w:rsid w:val="00057388"/>
    <w:rsid w:val="000573D9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A1"/>
    <w:rsid w:val="000612C5"/>
    <w:rsid w:val="00061359"/>
    <w:rsid w:val="000613C1"/>
    <w:rsid w:val="000614BC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2FE2"/>
    <w:rsid w:val="000631CE"/>
    <w:rsid w:val="000633FF"/>
    <w:rsid w:val="00063485"/>
    <w:rsid w:val="000634A9"/>
    <w:rsid w:val="00063661"/>
    <w:rsid w:val="00063837"/>
    <w:rsid w:val="00063900"/>
    <w:rsid w:val="000639E0"/>
    <w:rsid w:val="00063A96"/>
    <w:rsid w:val="00063EB3"/>
    <w:rsid w:val="00063F57"/>
    <w:rsid w:val="0006405D"/>
    <w:rsid w:val="0006420A"/>
    <w:rsid w:val="000643BD"/>
    <w:rsid w:val="000644E4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68"/>
    <w:rsid w:val="00065C9D"/>
    <w:rsid w:val="00065D64"/>
    <w:rsid w:val="000660B3"/>
    <w:rsid w:val="00066111"/>
    <w:rsid w:val="00066173"/>
    <w:rsid w:val="000667D1"/>
    <w:rsid w:val="00066B4B"/>
    <w:rsid w:val="0006703F"/>
    <w:rsid w:val="00067087"/>
    <w:rsid w:val="0006709B"/>
    <w:rsid w:val="0006739D"/>
    <w:rsid w:val="00067440"/>
    <w:rsid w:val="00067463"/>
    <w:rsid w:val="0006777C"/>
    <w:rsid w:val="00067D98"/>
    <w:rsid w:val="00067DB5"/>
    <w:rsid w:val="00067FE2"/>
    <w:rsid w:val="000700AB"/>
    <w:rsid w:val="000700D6"/>
    <w:rsid w:val="00070192"/>
    <w:rsid w:val="00070519"/>
    <w:rsid w:val="000706E6"/>
    <w:rsid w:val="000707EF"/>
    <w:rsid w:val="00070B5A"/>
    <w:rsid w:val="00070E14"/>
    <w:rsid w:val="00070FB6"/>
    <w:rsid w:val="000710CF"/>
    <w:rsid w:val="00071147"/>
    <w:rsid w:val="0007118F"/>
    <w:rsid w:val="000711C1"/>
    <w:rsid w:val="00071221"/>
    <w:rsid w:val="000713A5"/>
    <w:rsid w:val="000715A3"/>
    <w:rsid w:val="0007162A"/>
    <w:rsid w:val="000716FB"/>
    <w:rsid w:val="00071740"/>
    <w:rsid w:val="000717B1"/>
    <w:rsid w:val="00071FD0"/>
    <w:rsid w:val="00072188"/>
    <w:rsid w:val="000721EC"/>
    <w:rsid w:val="00072726"/>
    <w:rsid w:val="00072A06"/>
    <w:rsid w:val="00072AF0"/>
    <w:rsid w:val="00072C3A"/>
    <w:rsid w:val="00072E75"/>
    <w:rsid w:val="00072EEC"/>
    <w:rsid w:val="00072EFA"/>
    <w:rsid w:val="00072FF7"/>
    <w:rsid w:val="0007337F"/>
    <w:rsid w:val="0007339A"/>
    <w:rsid w:val="0007368E"/>
    <w:rsid w:val="000736C7"/>
    <w:rsid w:val="00073785"/>
    <w:rsid w:val="00073974"/>
    <w:rsid w:val="00073B07"/>
    <w:rsid w:val="00073DE2"/>
    <w:rsid w:val="00073E1A"/>
    <w:rsid w:val="000741B3"/>
    <w:rsid w:val="00074375"/>
    <w:rsid w:val="000743A0"/>
    <w:rsid w:val="000744B4"/>
    <w:rsid w:val="00074548"/>
    <w:rsid w:val="0007477F"/>
    <w:rsid w:val="00074786"/>
    <w:rsid w:val="00074A9E"/>
    <w:rsid w:val="00074BF5"/>
    <w:rsid w:val="00074CFB"/>
    <w:rsid w:val="000752CD"/>
    <w:rsid w:val="00075381"/>
    <w:rsid w:val="00075675"/>
    <w:rsid w:val="00075680"/>
    <w:rsid w:val="000756BA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617"/>
    <w:rsid w:val="0007761E"/>
    <w:rsid w:val="0007796F"/>
    <w:rsid w:val="00077BBF"/>
    <w:rsid w:val="0008022A"/>
    <w:rsid w:val="00080418"/>
    <w:rsid w:val="000805B2"/>
    <w:rsid w:val="000805FD"/>
    <w:rsid w:val="00080696"/>
    <w:rsid w:val="000806A0"/>
    <w:rsid w:val="000808A3"/>
    <w:rsid w:val="00080B53"/>
    <w:rsid w:val="00080D74"/>
    <w:rsid w:val="00080F1C"/>
    <w:rsid w:val="00081383"/>
    <w:rsid w:val="0008140D"/>
    <w:rsid w:val="0008192B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E6E"/>
    <w:rsid w:val="00082F86"/>
    <w:rsid w:val="00083207"/>
    <w:rsid w:val="000832D0"/>
    <w:rsid w:val="00083322"/>
    <w:rsid w:val="000834D0"/>
    <w:rsid w:val="00083782"/>
    <w:rsid w:val="000837A8"/>
    <w:rsid w:val="000838E5"/>
    <w:rsid w:val="0008399B"/>
    <w:rsid w:val="00083ABE"/>
    <w:rsid w:val="00083DD7"/>
    <w:rsid w:val="00084255"/>
    <w:rsid w:val="0008461F"/>
    <w:rsid w:val="0008473D"/>
    <w:rsid w:val="00084B54"/>
    <w:rsid w:val="00084B80"/>
    <w:rsid w:val="00085239"/>
    <w:rsid w:val="00085535"/>
    <w:rsid w:val="00085C2B"/>
    <w:rsid w:val="00085ED3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6DBE"/>
    <w:rsid w:val="00086ECD"/>
    <w:rsid w:val="000871C8"/>
    <w:rsid w:val="000874F0"/>
    <w:rsid w:val="00087535"/>
    <w:rsid w:val="00087555"/>
    <w:rsid w:val="0008760B"/>
    <w:rsid w:val="0008765D"/>
    <w:rsid w:val="000877A7"/>
    <w:rsid w:val="0008782D"/>
    <w:rsid w:val="00087C6C"/>
    <w:rsid w:val="00087E29"/>
    <w:rsid w:val="00090010"/>
    <w:rsid w:val="000900E0"/>
    <w:rsid w:val="00090200"/>
    <w:rsid w:val="0009037D"/>
    <w:rsid w:val="00090394"/>
    <w:rsid w:val="000903D6"/>
    <w:rsid w:val="00090573"/>
    <w:rsid w:val="000905CF"/>
    <w:rsid w:val="00090674"/>
    <w:rsid w:val="00090779"/>
    <w:rsid w:val="00090805"/>
    <w:rsid w:val="00090B8E"/>
    <w:rsid w:val="00090C13"/>
    <w:rsid w:val="00091020"/>
    <w:rsid w:val="000915D9"/>
    <w:rsid w:val="0009168D"/>
    <w:rsid w:val="0009216D"/>
    <w:rsid w:val="000921E3"/>
    <w:rsid w:val="000922DC"/>
    <w:rsid w:val="000923C5"/>
    <w:rsid w:val="000926C0"/>
    <w:rsid w:val="00092987"/>
    <w:rsid w:val="00092A3D"/>
    <w:rsid w:val="00092F03"/>
    <w:rsid w:val="00093145"/>
    <w:rsid w:val="000931C3"/>
    <w:rsid w:val="00093566"/>
    <w:rsid w:val="00093917"/>
    <w:rsid w:val="00093976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A1F"/>
    <w:rsid w:val="00094AF6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9F0"/>
    <w:rsid w:val="00097AE8"/>
    <w:rsid w:val="000A0013"/>
    <w:rsid w:val="000A02DC"/>
    <w:rsid w:val="000A0926"/>
    <w:rsid w:val="000A0928"/>
    <w:rsid w:val="000A0976"/>
    <w:rsid w:val="000A09A2"/>
    <w:rsid w:val="000A0CA1"/>
    <w:rsid w:val="000A0D2C"/>
    <w:rsid w:val="000A0D70"/>
    <w:rsid w:val="000A0E99"/>
    <w:rsid w:val="000A111C"/>
    <w:rsid w:val="000A1130"/>
    <w:rsid w:val="000A1692"/>
    <w:rsid w:val="000A16D4"/>
    <w:rsid w:val="000A1730"/>
    <w:rsid w:val="000A1736"/>
    <w:rsid w:val="000A17B9"/>
    <w:rsid w:val="000A1803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E4"/>
    <w:rsid w:val="000A278D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E7A"/>
    <w:rsid w:val="000A5FA8"/>
    <w:rsid w:val="000A5FC2"/>
    <w:rsid w:val="000A6023"/>
    <w:rsid w:val="000A6032"/>
    <w:rsid w:val="000A61CB"/>
    <w:rsid w:val="000A6243"/>
    <w:rsid w:val="000A6252"/>
    <w:rsid w:val="000A64D8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796B"/>
    <w:rsid w:val="000A7C88"/>
    <w:rsid w:val="000A7FBA"/>
    <w:rsid w:val="000A7FC2"/>
    <w:rsid w:val="000B014E"/>
    <w:rsid w:val="000B023C"/>
    <w:rsid w:val="000B028D"/>
    <w:rsid w:val="000B0292"/>
    <w:rsid w:val="000B02C2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B50"/>
    <w:rsid w:val="000B1CD3"/>
    <w:rsid w:val="000B20A3"/>
    <w:rsid w:val="000B256B"/>
    <w:rsid w:val="000B2767"/>
    <w:rsid w:val="000B29F6"/>
    <w:rsid w:val="000B2DFD"/>
    <w:rsid w:val="000B32D4"/>
    <w:rsid w:val="000B3413"/>
    <w:rsid w:val="000B3700"/>
    <w:rsid w:val="000B38DA"/>
    <w:rsid w:val="000B3B01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EE"/>
    <w:rsid w:val="000B4FF1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6C6"/>
    <w:rsid w:val="000B684D"/>
    <w:rsid w:val="000B6A8D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92E"/>
    <w:rsid w:val="000C2DE1"/>
    <w:rsid w:val="000C2E7E"/>
    <w:rsid w:val="000C37F5"/>
    <w:rsid w:val="000C38C6"/>
    <w:rsid w:val="000C393F"/>
    <w:rsid w:val="000C3A7D"/>
    <w:rsid w:val="000C3DD8"/>
    <w:rsid w:val="000C3FAE"/>
    <w:rsid w:val="000C4065"/>
    <w:rsid w:val="000C4137"/>
    <w:rsid w:val="000C42E6"/>
    <w:rsid w:val="000C4538"/>
    <w:rsid w:val="000C453E"/>
    <w:rsid w:val="000C4851"/>
    <w:rsid w:val="000C487F"/>
    <w:rsid w:val="000C4949"/>
    <w:rsid w:val="000C4C76"/>
    <w:rsid w:val="000C5023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6E65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F9A"/>
    <w:rsid w:val="000D10A8"/>
    <w:rsid w:val="000D119E"/>
    <w:rsid w:val="000D1393"/>
    <w:rsid w:val="000D144B"/>
    <w:rsid w:val="000D148D"/>
    <w:rsid w:val="000D14EB"/>
    <w:rsid w:val="000D1610"/>
    <w:rsid w:val="000D1801"/>
    <w:rsid w:val="000D18B8"/>
    <w:rsid w:val="000D1B60"/>
    <w:rsid w:val="000D1C75"/>
    <w:rsid w:val="000D206C"/>
    <w:rsid w:val="000D2185"/>
    <w:rsid w:val="000D2683"/>
    <w:rsid w:val="000D29D6"/>
    <w:rsid w:val="000D2AE0"/>
    <w:rsid w:val="000D2CDA"/>
    <w:rsid w:val="000D305B"/>
    <w:rsid w:val="000D30BC"/>
    <w:rsid w:val="000D3319"/>
    <w:rsid w:val="000D3369"/>
    <w:rsid w:val="000D3441"/>
    <w:rsid w:val="000D362A"/>
    <w:rsid w:val="000D368B"/>
    <w:rsid w:val="000D37F2"/>
    <w:rsid w:val="000D37FA"/>
    <w:rsid w:val="000D3863"/>
    <w:rsid w:val="000D389E"/>
    <w:rsid w:val="000D3A78"/>
    <w:rsid w:val="000D3B38"/>
    <w:rsid w:val="000D3E86"/>
    <w:rsid w:val="000D3F8F"/>
    <w:rsid w:val="000D421D"/>
    <w:rsid w:val="000D426A"/>
    <w:rsid w:val="000D4324"/>
    <w:rsid w:val="000D46D6"/>
    <w:rsid w:val="000D46EE"/>
    <w:rsid w:val="000D4896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44D"/>
    <w:rsid w:val="000D6612"/>
    <w:rsid w:val="000D6685"/>
    <w:rsid w:val="000D68CD"/>
    <w:rsid w:val="000D69FF"/>
    <w:rsid w:val="000D6E27"/>
    <w:rsid w:val="000D6E96"/>
    <w:rsid w:val="000D6FC0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90"/>
    <w:rsid w:val="000E068C"/>
    <w:rsid w:val="000E083A"/>
    <w:rsid w:val="000E0C2A"/>
    <w:rsid w:val="000E0D89"/>
    <w:rsid w:val="000E0E03"/>
    <w:rsid w:val="000E0F5D"/>
    <w:rsid w:val="000E1003"/>
    <w:rsid w:val="000E1094"/>
    <w:rsid w:val="000E1142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108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88E"/>
    <w:rsid w:val="000E4C9B"/>
    <w:rsid w:val="000E4D01"/>
    <w:rsid w:val="000E5830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73D"/>
    <w:rsid w:val="000F093E"/>
    <w:rsid w:val="000F095B"/>
    <w:rsid w:val="000F0AAF"/>
    <w:rsid w:val="000F108A"/>
    <w:rsid w:val="000F120C"/>
    <w:rsid w:val="000F1323"/>
    <w:rsid w:val="000F13C4"/>
    <w:rsid w:val="000F13D7"/>
    <w:rsid w:val="000F142F"/>
    <w:rsid w:val="000F1540"/>
    <w:rsid w:val="000F17E4"/>
    <w:rsid w:val="000F1878"/>
    <w:rsid w:val="000F1CE1"/>
    <w:rsid w:val="000F1CF3"/>
    <w:rsid w:val="000F1E17"/>
    <w:rsid w:val="000F1E76"/>
    <w:rsid w:val="000F1F98"/>
    <w:rsid w:val="000F20CD"/>
    <w:rsid w:val="000F230E"/>
    <w:rsid w:val="000F284F"/>
    <w:rsid w:val="000F28E9"/>
    <w:rsid w:val="000F2965"/>
    <w:rsid w:val="000F2A55"/>
    <w:rsid w:val="000F2B66"/>
    <w:rsid w:val="000F2BF7"/>
    <w:rsid w:val="000F33C4"/>
    <w:rsid w:val="000F34C7"/>
    <w:rsid w:val="000F34E4"/>
    <w:rsid w:val="000F382A"/>
    <w:rsid w:val="000F38A8"/>
    <w:rsid w:val="000F39C8"/>
    <w:rsid w:val="000F3A1B"/>
    <w:rsid w:val="000F3A68"/>
    <w:rsid w:val="000F3B40"/>
    <w:rsid w:val="000F3C06"/>
    <w:rsid w:val="000F3CAB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E96"/>
    <w:rsid w:val="000F4F44"/>
    <w:rsid w:val="000F4FA3"/>
    <w:rsid w:val="000F4FD0"/>
    <w:rsid w:val="000F52C0"/>
    <w:rsid w:val="000F5340"/>
    <w:rsid w:val="000F53CB"/>
    <w:rsid w:val="000F6099"/>
    <w:rsid w:val="000F6168"/>
    <w:rsid w:val="000F6799"/>
    <w:rsid w:val="000F6881"/>
    <w:rsid w:val="000F68C2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A33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905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B2C"/>
    <w:rsid w:val="00103CD1"/>
    <w:rsid w:val="00103D26"/>
    <w:rsid w:val="00103FB7"/>
    <w:rsid w:val="00104058"/>
    <w:rsid w:val="0010405D"/>
    <w:rsid w:val="00104228"/>
    <w:rsid w:val="00104979"/>
    <w:rsid w:val="00104A80"/>
    <w:rsid w:val="00104BB1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6031"/>
    <w:rsid w:val="00106491"/>
    <w:rsid w:val="0010660E"/>
    <w:rsid w:val="0010698A"/>
    <w:rsid w:val="00106A95"/>
    <w:rsid w:val="00106BC5"/>
    <w:rsid w:val="00106CC3"/>
    <w:rsid w:val="00106E7E"/>
    <w:rsid w:val="00106FE3"/>
    <w:rsid w:val="00106FF1"/>
    <w:rsid w:val="0010733D"/>
    <w:rsid w:val="00107378"/>
    <w:rsid w:val="001074B3"/>
    <w:rsid w:val="001078CD"/>
    <w:rsid w:val="0010795D"/>
    <w:rsid w:val="00107B09"/>
    <w:rsid w:val="00110049"/>
    <w:rsid w:val="001100E1"/>
    <w:rsid w:val="00110165"/>
    <w:rsid w:val="00110223"/>
    <w:rsid w:val="0011034F"/>
    <w:rsid w:val="001103EE"/>
    <w:rsid w:val="001105A2"/>
    <w:rsid w:val="00110755"/>
    <w:rsid w:val="00110851"/>
    <w:rsid w:val="001108AC"/>
    <w:rsid w:val="00110FF2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2D5"/>
    <w:rsid w:val="0011230B"/>
    <w:rsid w:val="00112652"/>
    <w:rsid w:val="001126ED"/>
    <w:rsid w:val="001128AD"/>
    <w:rsid w:val="00112975"/>
    <w:rsid w:val="00112B8F"/>
    <w:rsid w:val="00112E43"/>
    <w:rsid w:val="001133CF"/>
    <w:rsid w:val="001134DA"/>
    <w:rsid w:val="0011366C"/>
    <w:rsid w:val="0011372B"/>
    <w:rsid w:val="001139E7"/>
    <w:rsid w:val="00113AA1"/>
    <w:rsid w:val="00113D8F"/>
    <w:rsid w:val="00113ECC"/>
    <w:rsid w:val="00113F0E"/>
    <w:rsid w:val="001140FA"/>
    <w:rsid w:val="001141CF"/>
    <w:rsid w:val="00114379"/>
    <w:rsid w:val="001145D8"/>
    <w:rsid w:val="0011460A"/>
    <w:rsid w:val="001146A3"/>
    <w:rsid w:val="001146C6"/>
    <w:rsid w:val="0011472B"/>
    <w:rsid w:val="0011478B"/>
    <w:rsid w:val="001147B8"/>
    <w:rsid w:val="00114949"/>
    <w:rsid w:val="00114998"/>
    <w:rsid w:val="00114A1A"/>
    <w:rsid w:val="00114A5A"/>
    <w:rsid w:val="00114A9C"/>
    <w:rsid w:val="00114C79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D3"/>
    <w:rsid w:val="00115EA2"/>
    <w:rsid w:val="00116308"/>
    <w:rsid w:val="00116339"/>
    <w:rsid w:val="001163FC"/>
    <w:rsid w:val="0011670B"/>
    <w:rsid w:val="001169BF"/>
    <w:rsid w:val="00116A2D"/>
    <w:rsid w:val="00116E33"/>
    <w:rsid w:val="001174D9"/>
    <w:rsid w:val="001175EF"/>
    <w:rsid w:val="00117677"/>
    <w:rsid w:val="00117957"/>
    <w:rsid w:val="001179B9"/>
    <w:rsid w:val="001179C6"/>
    <w:rsid w:val="001179DC"/>
    <w:rsid w:val="00117BD2"/>
    <w:rsid w:val="00117C78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A6A"/>
    <w:rsid w:val="00121AC6"/>
    <w:rsid w:val="00121BDC"/>
    <w:rsid w:val="00121D3C"/>
    <w:rsid w:val="00121E1A"/>
    <w:rsid w:val="0012200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C7B"/>
    <w:rsid w:val="00123CD1"/>
    <w:rsid w:val="00123DED"/>
    <w:rsid w:val="00123E50"/>
    <w:rsid w:val="001240E4"/>
    <w:rsid w:val="00124100"/>
    <w:rsid w:val="001245C4"/>
    <w:rsid w:val="0012467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C4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E6"/>
    <w:rsid w:val="0012773D"/>
    <w:rsid w:val="001278DD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83"/>
    <w:rsid w:val="00131978"/>
    <w:rsid w:val="00131AC6"/>
    <w:rsid w:val="00131C95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AEF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0E"/>
    <w:rsid w:val="00135B3A"/>
    <w:rsid w:val="00135C63"/>
    <w:rsid w:val="00135D61"/>
    <w:rsid w:val="00135E10"/>
    <w:rsid w:val="0013612A"/>
    <w:rsid w:val="0013622E"/>
    <w:rsid w:val="00136594"/>
    <w:rsid w:val="001366E7"/>
    <w:rsid w:val="00136998"/>
    <w:rsid w:val="00136A43"/>
    <w:rsid w:val="00136AAD"/>
    <w:rsid w:val="00136C24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AB3"/>
    <w:rsid w:val="00140B68"/>
    <w:rsid w:val="00140DF2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DC"/>
    <w:rsid w:val="00142B21"/>
    <w:rsid w:val="00142E42"/>
    <w:rsid w:val="0014310F"/>
    <w:rsid w:val="00143153"/>
    <w:rsid w:val="00143241"/>
    <w:rsid w:val="001434C6"/>
    <w:rsid w:val="001435D4"/>
    <w:rsid w:val="0014371C"/>
    <w:rsid w:val="001439F8"/>
    <w:rsid w:val="00143C86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91B"/>
    <w:rsid w:val="001449D8"/>
    <w:rsid w:val="00144B3F"/>
    <w:rsid w:val="00144CB2"/>
    <w:rsid w:val="00144D67"/>
    <w:rsid w:val="00144E04"/>
    <w:rsid w:val="001454C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531"/>
    <w:rsid w:val="00147923"/>
    <w:rsid w:val="00147D65"/>
    <w:rsid w:val="00147D91"/>
    <w:rsid w:val="00147E8D"/>
    <w:rsid w:val="00150020"/>
    <w:rsid w:val="00150170"/>
    <w:rsid w:val="00150427"/>
    <w:rsid w:val="001508E1"/>
    <w:rsid w:val="00150E73"/>
    <w:rsid w:val="00150F41"/>
    <w:rsid w:val="001510ED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AEA"/>
    <w:rsid w:val="00152E1D"/>
    <w:rsid w:val="00152F34"/>
    <w:rsid w:val="00153334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4AB"/>
    <w:rsid w:val="0015475F"/>
    <w:rsid w:val="00154AB1"/>
    <w:rsid w:val="00154F0D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6164"/>
    <w:rsid w:val="0015622B"/>
    <w:rsid w:val="00156260"/>
    <w:rsid w:val="00156284"/>
    <w:rsid w:val="00156446"/>
    <w:rsid w:val="00156502"/>
    <w:rsid w:val="001568FF"/>
    <w:rsid w:val="00156D76"/>
    <w:rsid w:val="00156D82"/>
    <w:rsid w:val="00156DD1"/>
    <w:rsid w:val="00156DEA"/>
    <w:rsid w:val="00156F2D"/>
    <w:rsid w:val="00156F7B"/>
    <w:rsid w:val="0015722B"/>
    <w:rsid w:val="00157248"/>
    <w:rsid w:val="0015737E"/>
    <w:rsid w:val="00157910"/>
    <w:rsid w:val="00157F6C"/>
    <w:rsid w:val="00157F86"/>
    <w:rsid w:val="00157FC7"/>
    <w:rsid w:val="00157FD0"/>
    <w:rsid w:val="0016019C"/>
    <w:rsid w:val="001601C7"/>
    <w:rsid w:val="001602C2"/>
    <w:rsid w:val="001603B9"/>
    <w:rsid w:val="00160674"/>
    <w:rsid w:val="00160786"/>
    <w:rsid w:val="001607A2"/>
    <w:rsid w:val="00160ABA"/>
    <w:rsid w:val="00160B9D"/>
    <w:rsid w:val="00160E77"/>
    <w:rsid w:val="0016103F"/>
    <w:rsid w:val="001612A5"/>
    <w:rsid w:val="001615BC"/>
    <w:rsid w:val="00162262"/>
    <w:rsid w:val="001623A3"/>
    <w:rsid w:val="0016246D"/>
    <w:rsid w:val="00162492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FA"/>
    <w:rsid w:val="00164AC9"/>
    <w:rsid w:val="00164D9D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4F9"/>
    <w:rsid w:val="001675E8"/>
    <w:rsid w:val="0016764C"/>
    <w:rsid w:val="00167A7B"/>
    <w:rsid w:val="00167BBE"/>
    <w:rsid w:val="00167D71"/>
    <w:rsid w:val="00167DA1"/>
    <w:rsid w:val="00167E37"/>
    <w:rsid w:val="0017014F"/>
    <w:rsid w:val="001701A3"/>
    <w:rsid w:val="00170397"/>
    <w:rsid w:val="00170482"/>
    <w:rsid w:val="001706E4"/>
    <w:rsid w:val="001708D0"/>
    <w:rsid w:val="00170A02"/>
    <w:rsid w:val="00170B2D"/>
    <w:rsid w:val="00170D94"/>
    <w:rsid w:val="00170DFF"/>
    <w:rsid w:val="00170E05"/>
    <w:rsid w:val="00170EB9"/>
    <w:rsid w:val="00170EDD"/>
    <w:rsid w:val="001711B9"/>
    <w:rsid w:val="00171250"/>
    <w:rsid w:val="00171551"/>
    <w:rsid w:val="001715A5"/>
    <w:rsid w:val="00171661"/>
    <w:rsid w:val="00171687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C8"/>
    <w:rsid w:val="00175DF1"/>
    <w:rsid w:val="00175EF2"/>
    <w:rsid w:val="00176078"/>
    <w:rsid w:val="001760B4"/>
    <w:rsid w:val="001763FF"/>
    <w:rsid w:val="00176414"/>
    <w:rsid w:val="00176606"/>
    <w:rsid w:val="00176651"/>
    <w:rsid w:val="00176924"/>
    <w:rsid w:val="00176B1C"/>
    <w:rsid w:val="00176B94"/>
    <w:rsid w:val="00176BDB"/>
    <w:rsid w:val="00176DCB"/>
    <w:rsid w:val="00176FAC"/>
    <w:rsid w:val="00176FD9"/>
    <w:rsid w:val="0017714C"/>
    <w:rsid w:val="0017722E"/>
    <w:rsid w:val="00177482"/>
    <w:rsid w:val="001775B0"/>
    <w:rsid w:val="0017770C"/>
    <w:rsid w:val="00177711"/>
    <w:rsid w:val="00177950"/>
    <w:rsid w:val="00177A0D"/>
    <w:rsid w:val="00177AC2"/>
    <w:rsid w:val="00177BAC"/>
    <w:rsid w:val="00177DFF"/>
    <w:rsid w:val="00177EBD"/>
    <w:rsid w:val="00180041"/>
    <w:rsid w:val="001800E6"/>
    <w:rsid w:val="0018016C"/>
    <w:rsid w:val="001806A9"/>
    <w:rsid w:val="00180860"/>
    <w:rsid w:val="00180A66"/>
    <w:rsid w:val="00180AD3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8"/>
    <w:rsid w:val="001821E9"/>
    <w:rsid w:val="001823B3"/>
    <w:rsid w:val="001823DC"/>
    <w:rsid w:val="0018243B"/>
    <w:rsid w:val="0018246F"/>
    <w:rsid w:val="0018254B"/>
    <w:rsid w:val="00182718"/>
    <w:rsid w:val="001828D1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F5"/>
    <w:rsid w:val="00184292"/>
    <w:rsid w:val="00184411"/>
    <w:rsid w:val="00184412"/>
    <w:rsid w:val="001844AD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469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9B6"/>
    <w:rsid w:val="00186B4D"/>
    <w:rsid w:val="00186EFA"/>
    <w:rsid w:val="00187305"/>
    <w:rsid w:val="00187629"/>
    <w:rsid w:val="0018767B"/>
    <w:rsid w:val="0018773D"/>
    <w:rsid w:val="00187C5E"/>
    <w:rsid w:val="0019002A"/>
    <w:rsid w:val="00190364"/>
    <w:rsid w:val="00190792"/>
    <w:rsid w:val="001908C5"/>
    <w:rsid w:val="00190927"/>
    <w:rsid w:val="0019094C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9F7"/>
    <w:rsid w:val="00192A39"/>
    <w:rsid w:val="00192BB2"/>
    <w:rsid w:val="00192CEC"/>
    <w:rsid w:val="0019363A"/>
    <w:rsid w:val="00193760"/>
    <w:rsid w:val="00193987"/>
    <w:rsid w:val="00193A4E"/>
    <w:rsid w:val="00193A7C"/>
    <w:rsid w:val="00193D10"/>
    <w:rsid w:val="00193DC9"/>
    <w:rsid w:val="0019410A"/>
    <w:rsid w:val="001941AA"/>
    <w:rsid w:val="0019443E"/>
    <w:rsid w:val="00194955"/>
    <w:rsid w:val="00194B6F"/>
    <w:rsid w:val="00194D75"/>
    <w:rsid w:val="00194DCF"/>
    <w:rsid w:val="001950D5"/>
    <w:rsid w:val="001952A4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936"/>
    <w:rsid w:val="001A1C79"/>
    <w:rsid w:val="001A1CC6"/>
    <w:rsid w:val="001A1F22"/>
    <w:rsid w:val="001A2254"/>
    <w:rsid w:val="001A225C"/>
    <w:rsid w:val="001A22A7"/>
    <w:rsid w:val="001A2557"/>
    <w:rsid w:val="001A261D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1"/>
    <w:rsid w:val="001A30FB"/>
    <w:rsid w:val="001A31BE"/>
    <w:rsid w:val="001A3273"/>
    <w:rsid w:val="001A35BF"/>
    <w:rsid w:val="001A36CF"/>
    <w:rsid w:val="001A3974"/>
    <w:rsid w:val="001A39DB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A69"/>
    <w:rsid w:val="001A4C87"/>
    <w:rsid w:val="001A4EDF"/>
    <w:rsid w:val="001A5308"/>
    <w:rsid w:val="001A53FF"/>
    <w:rsid w:val="001A54E5"/>
    <w:rsid w:val="001A5599"/>
    <w:rsid w:val="001A5B29"/>
    <w:rsid w:val="001A5CC6"/>
    <w:rsid w:val="001A5D97"/>
    <w:rsid w:val="001A5E26"/>
    <w:rsid w:val="001A6164"/>
    <w:rsid w:val="001A619E"/>
    <w:rsid w:val="001A61A0"/>
    <w:rsid w:val="001A64B2"/>
    <w:rsid w:val="001A6510"/>
    <w:rsid w:val="001A6729"/>
    <w:rsid w:val="001A682E"/>
    <w:rsid w:val="001A694A"/>
    <w:rsid w:val="001A6AFE"/>
    <w:rsid w:val="001A6BE1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29D"/>
    <w:rsid w:val="001B0484"/>
    <w:rsid w:val="001B0AB7"/>
    <w:rsid w:val="001B0BF8"/>
    <w:rsid w:val="001B0E78"/>
    <w:rsid w:val="001B0EB8"/>
    <w:rsid w:val="001B108E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F3B"/>
    <w:rsid w:val="001B2099"/>
    <w:rsid w:val="001B23D5"/>
    <w:rsid w:val="001B28A9"/>
    <w:rsid w:val="001B2993"/>
    <w:rsid w:val="001B29C3"/>
    <w:rsid w:val="001B2C06"/>
    <w:rsid w:val="001B2C18"/>
    <w:rsid w:val="001B2E48"/>
    <w:rsid w:val="001B310B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D63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61EA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FA0"/>
    <w:rsid w:val="001C0085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606"/>
    <w:rsid w:val="001C2865"/>
    <w:rsid w:val="001C2A8B"/>
    <w:rsid w:val="001C2D5E"/>
    <w:rsid w:val="001C2E7C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C6"/>
    <w:rsid w:val="001C44D7"/>
    <w:rsid w:val="001C4640"/>
    <w:rsid w:val="001C499B"/>
    <w:rsid w:val="001C4A39"/>
    <w:rsid w:val="001C4BAC"/>
    <w:rsid w:val="001C4C67"/>
    <w:rsid w:val="001C4D3A"/>
    <w:rsid w:val="001C4F5F"/>
    <w:rsid w:val="001C54B8"/>
    <w:rsid w:val="001C553B"/>
    <w:rsid w:val="001C5710"/>
    <w:rsid w:val="001C589B"/>
    <w:rsid w:val="001C58A6"/>
    <w:rsid w:val="001C5BC8"/>
    <w:rsid w:val="001C5C2A"/>
    <w:rsid w:val="001C5DBB"/>
    <w:rsid w:val="001C5EE9"/>
    <w:rsid w:val="001C5F88"/>
    <w:rsid w:val="001C6029"/>
    <w:rsid w:val="001C6182"/>
    <w:rsid w:val="001C619C"/>
    <w:rsid w:val="001C6269"/>
    <w:rsid w:val="001C6488"/>
    <w:rsid w:val="001C66D2"/>
    <w:rsid w:val="001C6708"/>
    <w:rsid w:val="001C6722"/>
    <w:rsid w:val="001C6741"/>
    <w:rsid w:val="001C67DA"/>
    <w:rsid w:val="001C6934"/>
    <w:rsid w:val="001C6F12"/>
    <w:rsid w:val="001C7378"/>
    <w:rsid w:val="001C73D3"/>
    <w:rsid w:val="001C760E"/>
    <w:rsid w:val="001C7736"/>
    <w:rsid w:val="001C78F7"/>
    <w:rsid w:val="001C7AED"/>
    <w:rsid w:val="001C7B0C"/>
    <w:rsid w:val="001C7D0B"/>
    <w:rsid w:val="001C7DF1"/>
    <w:rsid w:val="001C7F47"/>
    <w:rsid w:val="001D006C"/>
    <w:rsid w:val="001D0300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AE9"/>
    <w:rsid w:val="001D2B3C"/>
    <w:rsid w:val="001D2D03"/>
    <w:rsid w:val="001D2E6C"/>
    <w:rsid w:val="001D330C"/>
    <w:rsid w:val="001D35DC"/>
    <w:rsid w:val="001D383D"/>
    <w:rsid w:val="001D390E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BC"/>
    <w:rsid w:val="001D57E2"/>
    <w:rsid w:val="001D5A98"/>
    <w:rsid w:val="001D5D4A"/>
    <w:rsid w:val="001D5F79"/>
    <w:rsid w:val="001D5FD3"/>
    <w:rsid w:val="001D6056"/>
    <w:rsid w:val="001D6080"/>
    <w:rsid w:val="001D63D6"/>
    <w:rsid w:val="001D644B"/>
    <w:rsid w:val="001D64AE"/>
    <w:rsid w:val="001D64D3"/>
    <w:rsid w:val="001D686D"/>
    <w:rsid w:val="001D6E61"/>
    <w:rsid w:val="001D6EE7"/>
    <w:rsid w:val="001D6F30"/>
    <w:rsid w:val="001D6FB4"/>
    <w:rsid w:val="001D7170"/>
    <w:rsid w:val="001D7260"/>
    <w:rsid w:val="001D72F3"/>
    <w:rsid w:val="001D7816"/>
    <w:rsid w:val="001D7898"/>
    <w:rsid w:val="001D7ADE"/>
    <w:rsid w:val="001D7B58"/>
    <w:rsid w:val="001D7B96"/>
    <w:rsid w:val="001D7F91"/>
    <w:rsid w:val="001D7FE2"/>
    <w:rsid w:val="001E00D4"/>
    <w:rsid w:val="001E021D"/>
    <w:rsid w:val="001E02BA"/>
    <w:rsid w:val="001E054C"/>
    <w:rsid w:val="001E061F"/>
    <w:rsid w:val="001E0767"/>
    <w:rsid w:val="001E08EE"/>
    <w:rsid w:val="001E09F4"/>
    <w:rsid w:val="001E0A73"/>
    <w:rsid w:val="001E0F8B"/>
    <w:rsid w:val="001E0FAF"/>
    <w:rsid w:val="001E111F"/>
    <w:rsid w:val="001E1284"/>
    <w:rsid w:val="001E12D4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6E"/>
    <w:rsid w:val="001E29CD"/>
    <w:rsid w:val="001E2AF1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FE1"/>
    <w:rsid w:val="001E4025"/>
    <w:rsid w:val="001E420B"/>
    <w:rsid w:val="001E4704"/>
    <w:rsid w:val="001E48CC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3A"/>
    <w:rsid w:val="001E6186"/>
    <w:rsid w:val="001E6199"/>
    <w:rsid w:val="001E6313"/>
    <w:rsid w:val="001E64FE"/>
    <w:rsid w:val="001E6A06"/>
    <w:rsid w:val="001E6A87"/>
    <w:rsid w:val="001E6A92"/>
    <w:rsid w:val="001E6BDA"/>
    <w:rsid w:val="001E6C1B"/>
    <w:rsid w:val="001E6DE5"/>
    <w:rsid w:val="001E7173"/>
    <w:rsid w:val="001E719A"/>
    <w:rsid w:val="001E71F0"/>
    <w:rsid w:val="001E750C"/>
    <w:rsid w:val="001E756C"/>
    <w:rsid w:val="001E7973"/>
    <w:rsid w:val="001E7A4C"/>
    <w:rsid w:val="001E7A8F"/>
    <w:rsid w:val="001E7B7F"/>
    <w:rsid w:val="001E7BEB"/>
    <w:rsid w:val="001E7D26"/>
    <w:rsid w:val="001F014C"/>
    <w:rsid w:val="001F020C"/>
    <w:rsid w:val="001F045E"/>
    <w:rsid w:val="001F0546"/>
    <w:rsid w:val="001F05EB"/>
    <w:rsid w:val="001F0DDF"/>
    <w:rsid w:val="001F0E8D"/>
    <w:rsid w:val="001F1116"/>
    <w:rsid w:val="001F11F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AD4"/>
    <w:rsid w:val="001F2B9C"/>
    <w:rsid w:val="001F2CF6"/>
    <w:rsid w:val="001F2D88"/>
    <w:rsid w:val="001F2E08"/>
    <w:rsid w:val="001F307F"/>
    <w:rsid w:val="001F33A0"/>
    <w:rsid w:val="001F348F"/>
    <w:rsid w:val="001F350F"/>
    <w:rsid w:val="001F35A8"/>
    <w:rsid w:val="001F36BC"/>
    <w:rsid w:val="001F3953"/>
    <w:rsid w:val="001F39AB"/>
    <w:rsid w:val="001F3B90"/>
    <w:rsid w:val="001F3E14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C1A"/>
    <w:rsid w:val="001F5C95"/>
    <w:rsid w:val="001F5C9E"/>
    <w:rsid w:val="001F5D63"/>
    <w:rsid w:val="001F5E73"/>
    <w:rsid w:val="001F5ED8"/>
    <w:rsid w:val="001F5EE0"/>
    <w:rsid w:val="001F5F10"/>
    <w:rsid w:val="001F60B5"/>
    <w:rsid w:val="001F6292"/>
    <w:rsid w:val="001F62C6"/>
    <w:rsid w:val="001F644E"/>
    <w:rsid w:val="001F662A"/>
    <w:rsid w:val="001F6979"/>
    <w:rsid w:val="001F6BE2"/>
    <w:rsid w:val="001F6E45"/>
    <w:rsid w:val="001F6EE9"/>
    <w:rsid w:val="001F7291"/>
    <w:rsid w:val="001F7317"/>
    <w:rsid w:val="001F7408"/>
    <w:rsid w:val="001F7555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69"/>
    <w:rsid w:val="00203159"/>
    <w:rsid w:val="0020358B"/>
    <w:rsid w:val="00203668"/>
    <w:rsid w:val="00203835"/>
    <w:rsid w:val="00203883"/>
    <w:rsid w:val="0020391B"/>
    <w:rsid w:val="00203A6E"/>
    <w:rsid w:val="00203BB9"/>
    <w:rsid w:val="00203E07"/>
    <w:rsid w:val="00203F00"/>
    <w:rsid w:val="00203F5C"/>
    <w:rsid w:val="00204016"/>
    <w:rsid w:val="00204027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523A"/>
    <w:rsid w:val="002055D5"/>
    <w:rsid w:val="00205635"/>
    <w:rsid w:val="002059A3"/>
    <w:rsid w:val="00205A71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D0"/>
    <w:rsid w:val="00206BF6"/>
    <w:rsid w:val="00206DE5"/>
    <w:rsid w:val="00206E5A"/>
    <w:rsid w:val="00207259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46"/>
    <w:rsid w:val="00212A8F"/>
    <w:rsid w:val="00212E14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16"/>
    <w:rsid w:val="00213FB7"/>
    <w:rsid w:val="0021413D"/>
    <w:rsid w:val="00214298"/>
    <w:rsid w:val="00214571"/>
    <w:rsid w:val="00214789"/>
    <w:rsid w:val="002147AE"/>
    <w:rsid w:val="00214E0D"/>
    <w:rsid w:val="00214E26"/>
    <w:rsid w:val="00214F12"/>
    <w:rsid w:val="0021512E"/>
    <w:rsid w:val="002151FA"/>
    <w:rsid w:val="0021541C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381"/>
    <w:rsid w:val="00217685"/>
    <w:rsid w:val="002178E4"/>
    <w:rsid w:val="0021797D"/>
    <w:rsid w:val="00217AB1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0FF5"/>
    <w:rsid w:val="00221022"/>
    <w:rsid w:val="00221127"/>
    <w:rsid w:val="0022135D"/>
    <w:rsid w:val="00221989"/>
    <w:rsid w:val="00221A25"/>
    <w:rsid w:val="00221AD1"/>
    <w:rsid w:val="00221B3B"/>
    <w:rsid w:val="00221CF5"/>
    <w:rsid w:val="00221EA5"/>
    <w:rsid w:val="00221F85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FE7"/>
    <w:rsid w:val="002231AD"/>
    <w:rsid w:val="002234BE"/>
    <w:rsid w:val="00223590"/>
    <w:rsid w:val="002235DF"/>
    <w:rsid w:val="00223833"/>
    <w:rsid w:val="002239CC"/>
    <w:rsid w:val="00223ACD"/>
    <w:rsid w:val="00224226"/>
    <w:rsid w:val="0022474F"/>
    <w:rsid w:val="00224794"/>
    <w:rsid w:val="00224A38"/>
    <w:rsid w:val="00224A9B"/>
    <w:rsid w:val="00224C0B"/>
    <w:rsid w:val="00225154"/>
    <w:rsid w:val="00225342"/>
    <w:rsid w:val="002254F6"/>
    <w:rsid w:val="00225643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637"/>
    <w:rsid w:val="002307C5"/>
    <w:rsid w:val="00230AD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587"/>
    <w:rsid w:val="00231666"/>
    <w:rsid w:val="00231740"/>
    <w:rsid w:val="0023187D"/>
    <w:rsid w:val="00231B71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4DA"/>
    <w:rsid w:val="0023259C"/>
    <w:rsid w:val="0023287C"/>
    <w:rsid w:val="002329B4"/>
    <w:rsid w:val="002329D3"/>
    <w:rsid w:val="00232A38"/>
    <w:rsid w:val="00232A87"/>
    <w:rsid w:val="00232BB4"/>
    <w:rsid w:val="00232E9D"/>
    <w:rsid w:val="00232F62"/>
    <w:rsid w:val="0023324F"/>
    <w:rsid w:val="002337C0"/>
    <w:rsid w:val="00233A5F"/>
    <w:rsid w:val="00233D48"/>
    <w:rsid w:val="00233EE4"/>
    <w:rsid w:val="0023435E"/>
    <w:rsid w:val="002344C8"/>
    <w:rsid w:val="002349C5"/>
    <w:rsid w:val="00234B73"/>
    <w:rsid w:val="00234D9D"/>
    <w:rsid w:val="00235025"/>
    <w:rsid w:val="00235080"/>
    <w:rsid w:val="002353C5"/>
    <w:rsid w:val="00235581"/>
    <w:rsid w:val="00235698"/>
    <w:rsid w:val="00235789"/>
    <w:rsid w:val="002358AB"/>
    <w:rsid w:val="00235BAB"/>
    <w:rsid w:val="00235E3B"/>
    <w:rsid w:val="00235F14"/>
    <w:rsid w:val="00236106"/>
    <w:rsid w:val="00236426"/>
    <w:rsid w:val="00236561"/>
    <w:rsid w:val="00236731"/>
    <w:rsid w:val="00236773"/>
    <w:rsid w:val="00236AF5"/>
    <w:rsid w:val="00236DD4"/>
    <w:rsid w:val="00236F71"/>
    <w:rsid w:val="00236F88"/>
    <w:rsid w:val="002373FC"/>
    <w:rsid w:val="0023781D"/>
    <w:rsid w:val="00237C6F"/>
    <w:rsid w:val="00237D22"/>
    <w:rsid w:val="00237D2B"/>
    <w:rsid w:val="00237E0D"/>
    <w:rsid w:val="0024019A"/>
    <w:rsid w:val="0024029F"/>
    <w:rsid w:val="0024045B"/>
    <w:rsid w:val="00240487"/>
    <w:rsid w:val="00240956"/>
    <w:rsid w:val="00240A6C"/>
    <w:rsid w:val="00240AAA"/>
    <w:rsid w:val="00240B59"/>
    <w:rsid w:val="00240B7D"/>
    <w:rsid w:val="00240C63"/>
    <w:rsid w:val="00240C75"/>
    <w:rsid w:val="00240CB5"/>
    <w:rsid w:val="00240F65"/>
    <w:rsid w:val="00240F9D"/>
    <w:rsid w:val="00241002"/>
    <w:rsid w:val="0024103F"/>
    <w:rsid w:val="00241597"/>
    <w:rsid w:val="00241BC7"/>
    <w:rsid w:val="00241C7B"/>
    <w:rsid w:val="00241D3F"/>
    <w:rsid w:val="00241D6D"/>
    <w:rsid w:val="00241F22"/>
    <w:rsid w:val="00241FEC"/>
    <w:rsid w:val="002421F2"/>
    <w:rsid w:val="002422D2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330F"/>
    <w:rsid w:val="0024334B"/>
    <w:rsid w:val="002435D5"/>
    <w:rsid w:val="0024363F"/>
    <w:rsid w:val="00243ACD"/>
    <w:rsid w:val="00243EA1"/>
    <w:rsid w:val="00243F40"/>
    <w:rsid w:val="00243F4A"/>
    <w:rsid w:val="002440D2"/>
    <w:rsid w:val="002442F9"/>
    <w:rsid w:val="0024445A"/>
    <w:rsid w:val="00244606"/>
    <w:rsid w:val="00244804"/>
    <w:rsid w:val="00244924"/>
    <w:rsid w:val="002449F4"/>
    <w:rsid w:val="00244F32"/>
    <w:rsid w:val="00244F6B"/>
    <w:rsid w:val="00244FF2"/>
    <w:rsid w:val="00245101"/>
    <w:rsid w:val="0024520E"/>
    <w:rsid w:val="0024530E"/>
    <w:rsid w:val="0024548C"/>
    <w:rsid w:val="00245492"/>
    <w:rsid w:val="00245A41"/>
    <w:rsid w:val="00245B70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930"/>
    <w:rsid w:val="00246AC2"/>
    <w:rsid w:val="00246BEB"/>
    <w:rsid w:val="00246C4A"/>
    <w:rsid w:val="00246C52"/>
    <w:rsid w:val="00246E0F"/>
    <w:rsid w:val="00246E60"/>
    <w:rsid w:val="00246EB6"/>
    <w:rsid w:val="0024752D"/>
    <w:rsid w:val="002475A2"/>
    <w:rsid w:val="002475BE"/>
    <w:rsid w:val="00247660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668"/>
    <w:rsid w:val="00252AEF"/>
    <w:rsid w:val="00252BC4"/>
    <w:rsid w:val="00252E2A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676"/>
    <w:rsid w:val="0025476C"/>
    <w:rsid w:val="0025491D"/>
    <w:rsid w:val="002549DC"/>
    <w:rsid w:val="00254AE8"/>
    <w:rsid w:val="00254B04"/>
    <w:rsid w:val="00254D05"/>
    <w:rsid w:val="002553DC"/>
    <w:rsid w:val="002554F7"/>
    <w:rsid w:val="0025562B"/>
    <w:rsid w:val="00255986"/>
    <w:rsid w:val="00255C1B"/>
    <w:rsid w:val="00255C8A"/>
    <w:rsid w:val="00255DA7"/>
    <w:rsid w:val="00255EDA"/>
    <w:rsid w:val="0025625A"/>
    <w:rsid w:val="002563E6"/>
    <w:rsid w:val="00256764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1C8"/>
    <w:rsid w:val="002572F1"/>
    <w:rsid w:val="0025774E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FAD"/>
    <w:rsid w:val="00261207"/>
    <w:rsid w:val="0026178A"/>
    <w:rsid w:val="002617F6"/>
    <w:rsid w:val="00261D05"/>
    <w:rsid w:val="00261DC1"/>
    <w:rsid w:val="00261DD9"/>
    <w:rsid w:val="00261F28"/>
    <w:rsid w:val="00262083"/>
    <w:rsid w:val="00262354"/>
    <w:rsid w:val="002623AC"/>
    <w:rsid w:val="002625D7"/>
    <w:rsid w:val="00262979"/>
    <w:rsid w:val="00262B9F"/>
    <w:rsid w:val="00262CB8"/>
    <w:rsid w:val="00262F2B"/>
    <w:rsid w:val="00263038"/>
    <w:rsid w:val="00263166"/>
    <w:rsid w:val="002631A9"/>
    <w:rsid w:val="002631DC"/>
    <w:rsid w:val="002633EA"/>
    <w:rsid w:val="00263627"/>
    <w:rsid w:val="0026382D"/>
    <w:rsid w:val="0026385F"/>
    <w:rsid w:val="0026390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5A"/>
    <w:rsid w:val="0026460B"/>
    <w:rsid w:val="0026468A"/>
    <w:rsid w:val="002648FF"/>
    <w:rsid w:val="00264A9D"/>
    <w:rsid w:val="00264C28"/>
    <w:rsid w:val="00264F11"/>
    <w:rsid w:val="002654D9"/>
    <w:rsid w:val="00265648"/>
    <w:rsid w:val="00265701"/>
    <w:rsid w:val="002657AA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922"/>
    <w:rsid w:val="00266B56"/>
    <w:rsid w:val="00266CDB"/>
    <w:rsid w:val="002670A4"/>
    <w:rsid w:val="0026713F"/>
    <w:rsid w:val="0026716C"/>
    <w:rsid w:val="002671F4"/>
    <w:rsid w:val="00267791"/>
    <w:rsid w:val="00267AAF"/>
    <w:rsid w:val="00267E42"/>
    <w:rsid w:val="0027027E"/>
    <w:rsid w:val="0027053E"/>
    <w:rsid w:val="002706CC"/>
    <w:rsid w:val="002708D5"/>
    <w:rsid w:val="002708DA"/>
    <w:rsid w:val="002709A4"/>
    <w:rsid w:val="00270BDA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5F"/>
    <w:rsid w:val="00271EEF"/>
    <w:rsid w:val="00272242"/>
    <w:rsid w:val="00272367"/>
    <w:rsid w:val="0027239B"/>
    <w:rsid w:val="002723CB"/>
    <w:rsid w:val="0027242C"/>
    <w:rsid w:val="00272474"/>
    <w:rsid w:val="0027257A"/>
    <w:rsid w:val="002726D1"/>
    <w:rsid w:val="00272736"/>
    <w:rsid w:val="002727A8"/>
    <w:rsid w:val="002729A9"/>
    <w:rsid w:val="002729F1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2D"/>
    <w:rsid w:val="00273CFB"/>
    <w:rsid w:val="00273D76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BF5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E3"/>
    <w:rsid w:val="0027711B"/>
    <w:rsid w:val="0027732F"/>
    <w:rsid w:val="00277512"/>
    <w:rsid w:val="002776BD"/>
    <w:rsid w:val="00277771"/>
    <w:rsid w:val="002777E4"/>
    <w:rsid w:val="00277E5A"/>
    <w:rsid w:val="00277E66"/>
    <w:rsid w:val="002801E2"/>
    <w:rsid w:val="00280362"/>
    <w:rsid w:val="00280364"/>
    <w:rsid w:val="0028038B"/>
    <w:rsid w:val="002804AE"/>
    <w:rsid w:val="002805F5"/>
    <w:rsid w:val="00280612"/>
    <w:rsid w:val="0028073A"/>
    <w:rsid w:val="00280960"/>
    <w:rsid w:val="00280B83"/>
    <w:rsid w:val="00280D1D"/>
    <w:rsid w:val="00280E31"/>
    <w:rsid w:val="00281222"/>
    <w:rsid w:val="00281480"/>
    <w:rsid w:val="00281537"/>
    <w:rsid w:val="002815B9"/>
    <w:rsid w:val="0028164E"/>
    <w:rsid w:val="0028168F"/>
    <w:rsid w:val="002817F3"/>
    <w:rsid w:val="00281ED6"/>
    <w:rsid w:val="0028225C"/>
    <w:rsid w:val="002825CE"/>
    <w:rsid w:val="002825EF"/>
    <w:rsid w:val="002826BD"/>
    <w:rsid w:val="00282A3B"/>
    <w:rsid w:val="00282B3C"/>
    <w:rsid w:val="00282D28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93B"/>
    <w:rsid w:val="00283B20"/>
    <w:rsid w:val="00283D10"/>
    <w:rsid w:val="00283FFA"/>
    <w:rsid w:val="002841A6"/>
    <w:rsid w:val="00284293"/>
    <w:rsid w:val="00284AE2"/>
    <w:rsid w:val="00284B96"/>
    <w:rsid w:val="00284C7A"/>
    <w:rsid w:val="00284E7F"/>
    <w:rsid w:val="00284E89"/>
    <w:rsid w:val="0028520D"/>
    <w:rsid w:val="002853BC"/>
    <w:rsid w:val="0028550D"/>
    <w:rsid w:val="00285520"/>
    <w:rsid w:val="00285894"/>
    <w:rsid w:val="00285A56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F06"/>
    <w:rsid w:val="00286F76"/>
    <w:rsid w:val="00286FF0"/>
    <w:rsid w:val="00287198"/>
    <w:rsid w:val="00287283"/>
    <w:rsid w:val="00287376"/>
    <w:rsid w:val="00287433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21E1"/>
    <w:rsid w:val="002923EC"/>
    <w:rsid w:val="002924BC"/>
    <w:rsid w:val="00292540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722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F94"/>
    <w:rsid w:val="00296FD8"/>
    <w:rsid w:val="002971F1"/>
    <w:rsid w:val="0029743A"/>
    <w:rsid w:val="00297499"/>
    <w:rsid w:val="002974AA"/>
    <w:rsid w:val="002977A0"/>
    <w:rsid w:val="002978EC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BB1"/>
    <w:rsid w:val="002A0E1A"/>
    <w:rsid w:val="002A0EA9"/>
    <w:rsid w:val="002A0F5F"/>
    <w:rsid w:val="002A1089"/>
    <w:rsid w:val="002A10D7"/>
    <w:rsid w:val="002A11FB"/>
    <w:rsid w:val="002A1411"/>
    <w:rsid w:val="002A1A0C"/>
    <w:rsid w:val="002A1A5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9F3"/>
    <w:rsid w:val="002A2CB4"/>
    <w:rsid w:val="002A2D66"/>
    <w:rsid w:val="002A2EAD"/>
    <w:rsid w:val="002A2F93"/>
    <w:rsid w:val="002A2FB8"/>
    <w:rsid w:val="002A31FF"/>
    <w:rsid w:val="002A3549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BDA"/>
    <w:rsid w:val="002A3DF7"/>
    <w:rsid w:val="002A3FB5"/>
    <w:rsid w:val="002A4102"/>
    <w:rsid w:val="002A43B1"/>
    <w:rsid w:val="002A47F3"/>
    <w:rsid w:val="002A4918"/>
    <w:rsid w:val="002A4A62"/>
    <w:rsid w:val="002A4ABC"/>
    <w:rsid w:val="002A4B7D"/>
    <w:rsid w:val="002A4CD2"/>
    <w:rsid w:val="002A4D61"/>
    <w:rsid w:val="002A4DC6"/>
    <w:rsid w:val="002A4E20"/>
    <w:rsid w:val="002A4FAF"/>
    <w:rsid w:val="002A51BC"/>
    <w:rsid w:val="002A523D"/>
    <w:rsid w:val="002A52C2"/>
    <w:rsid w:val="002A546D"/>
    <w:rsid w:val="002A5513"/>
    <w:rsid w:val="002A557C"/>
    <w:rsid w:val="002A5623"/>
    <w:rsid w:val="002A58B8"/>
    <w:rsid w:val="002A5BF4"/>
    <w:rsid w:val="002A5BFE"/>
    <w:rsid w:val="002A5EF5"/>
    <w:rsid w:val="002A5FC1"/>
    <w:rsid w:val="002A601D"/>
    <w:rsid w:val="002A619D"/>
    <w:rsid w:val="002A61D7"/>
    <w:rsid w:val="002A647A"/>
    <w:rsid w:val="002A6567"/>
    <w:rsid w:val="002A67E2"/>
    <w:rsid w:val="002A6EF8"/>
    <w:rsid w:val="002A7180"/>
    <w:rsid w:val="002A732C"/>
    <w:rsid w:val="002A73B0"/>
    <w:rsid w:val="002A7431"/>
    <w:rsid w:val="002A7446"/>
    <w:rsid w:val="002A7757"/>
    <w:rsid w:val="002A7A6A"/>
    <w:rsid w:val="002A7AB4"/>
    <w:rsid w:val="002A7C20"/>
    <w:rsid w:val="002A7CE9"/>
    <w:rsid w:val="002A7E7D"/>
    <w:rsid w:val="002B02B8"/>
    <w:rsid w:val="002B046E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0E2E"/>
    <w:rsid w:val="002B10F9"/>
    <w:rsid w:val="002B12C7"/>
    <w:rsid w:val="002B12C8"/>
    <w:rsid w:val="002B13E2"/>
    <w:rsid w:val="002B1588"/>
    <w:rsid w:val="002B1AFA"/>
    <w:rsid w:val="002B1C7F"/>
    <w:rsid w:val="002B1D94"/>
    <w:rsid w:val="002B1F56"/>
    <w:rsid w:val="002B2157"/>
    <w:rsid w:val="002B21D6"/>
    <w:rsid w:val="002B2537"/>
    <w:rsid w:val="002B25E8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D90"/>
    <w:rsid w:val="002B3F57"/>
    <w:rsid w:val="002B3FC2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320"/>
    <w:rsid w:val="002B54A6"/>
    <w:rsid w:val="002B5574"/>
    <w:rsid w:val="002B582D"/>
    <w:rsid w:val="002B5879"/>
    <w:rsid w:val="002B5B05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D56"/>
    <w:rsid w:val="002C004D"/>
    <w:rsid w:val="002C03A1"/>
    <w:rsid w:val="002C0411"/>
    <w:rsid w:val="002C04C2"/>
    <w:rsid w:val="002C0601"/>
    <w:rsid w:val="002C07B2"/>
    <w:rsid w:val="002C0818"/>
    <w:rsid w:val="002C0BB0"/>
    <w:rsid w:val="002C0D11"/>
    <w:rsid w:val="002C14A8"/>
    <w:rsid w:val="002C1B17"/>
    <w:rsid w:val="002C1D61"/>
    <w:rsid w:val="002C1EBC"/>
    <w:rsid w:val="002C1EF8"/>
    <w:rsid w:val="002C203A"/>
    <w:rsid w:val="002C22B7"/>
    <w:rsid w:val="002C24D8"/>
    <w:rsid w:val="002C2AE9"/>
    <w:rsid w:val="002C2B29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D6E"/>
    <w:rsid w:val="002C3D7E"/>
    <w:rsid w:val="002C3E89"/>
    <w:rsid w:val="002C42AA"/>
    <w:rsid w:val="002C44E6"/>
    <w:rsid w:val="002C4A67"/>
    <w:rsid w:val="002C4A75"/>
    <w:rsid w:val="002C4A88"/>
    <w:rsid w:val="002C4AF6"/>
    <w:rsid w:val="002C4B64"/>
    <w:rsid w:val="002C4C29"/>
    <w:rsid w:val="002C5022"/>
    <w:rsid w:val="002C54AD"/>
    <w:rsid w:val="002C5533"/>
    <w:rsid w:val="002C55D3"/>
    <w:rsid w:val="002C5620"/>
    <w:rsid w:val="002C5A6B"/>
    <w:rsid w:val="002C5B74"/>
    <w:rsid w:val="002C61E0"/>
    <w:rsid w:val="002C640C"/>
    <w:rsid w:val="002C6422"/>
    <w:rsid w:val="002C6799"/>
    <w:rsid w:val="002C6D3C"/>
    <w:rsid w:val="002C7000"/>
    <w:rsid w:val="002C7007"/>
    <w:rsid w:val="002C7404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8E6"/>
    <w:rsid w:val="002D09B3"/>
    <w:rsid w:val="002D0CF9"/>
    <w:rsid w:val="002D0DC0"/>
    <w:rsid w:val="002D0E08"/>
    <w:rsid w:val="002D0F10"/>
    <w:rsid w:val="002D1224"/>
    <w:rsid w:val="002D1258"/>
    <w:rsid w:val="002D13B7"/>
    <w:rsid w:val="002D16B1"/>
    <w:rsid w:val="002D188B"/>
    <w:rsid w:val="002D2290"/>
    <w:rsid w:val="002D2680"/>
    <w:rsid w:val="002D280E"/>
    <w:rsid w:val="002D29EE"/>
    <w:rsid w:val="002D2AFE"/>
    <w:rsid w:val="002D2B4E"/>
    <w:rsid w:val="002D2B96"/>
    <w:rsid w:val="002D2BDE"/>
    <w:rsid w:val="002D2DA9"/>
    <w:rsid w:val="002D2DD4"/>
    <w:rsid w:val="002D3022"/>
    <w:rsid w:val="002D34CE"/>
    <w:rsid w:val="002D3664"/>
    <w:rsid w:val="002D36E3"/>
    <w:rsid w:val="002D378C"/>
    <w:rsid w:val="002D38B7"/>
    <w:rsid w:val="002D3968"/>
    <w:rsid w:val="002D39DB"/>
    <w:rsid w:val="002D3D37"/>
    <w:rsid w:val="002D408F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852"/>
    <w:rsid w:val="002D5945"/>
    <w:rsid w:val="002D5DEA"/>
    <w:rsid w:val="002D6110"/>
    <w:rsid w:val="002D6127"/>
    <w:rsid w:val="002D61BE"/>
    <w:rsid w:val="002D61F0"/>
    <w:rsid w:val="002D64D9"/>
    <w:rsid w:val="002D6550"/>
    <w:rsid w:val="002D6C19"/>
    <w:rsid w:val="002D6D29"/>
    <w:rsid w:val="002D6D6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FE7"/>
    <w:rsid w:val="002E0303"/>
    <w:rsid w:val="002E0614"/>
    <w:rsid w:val="002E08E4"/>
    <w:rsid w:val="002E08F4"/>
    <w:rsid w:val="002E0CCD"/>
    <w:rsid w:val="002E0E03"/>
    <w:rsid w:val="002E0E94"/>
    <w:rsid w:val="002E0FB2"/>
    <w:rsid w:val="002E1436"/>
    <w:rsid w:val="002E15A5"/>
    <w:rsid w:val="002E15F9"/>
    <w:rsid w:val="002E16BC"/>
    <w:rsid w:val="002E170C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E06"/>
    <w:rsid w:val="002E3EFF"/>
    <w:rsid w:val="002E4301"/>
    <w:rsid w:val="002E437F"/>
    <w:rsid w:val="002E45D1"/>
    <w:rsid w:val="002E474D"/>
    <w:rsid w:val="002E4881"/>
    <w:rsid w:val="002E489D"/>
    <w:rsid w:val="002E4AE4"/>
    <w:rsid w:val="002E4FDF"/>
    <w:rsid w:val="002E505E"/>
    <w:rsid w:val="002E50FB"/>
    <w:rsid w:val="002E5214"/>
    <w:rsid w:val="002E52AE"/>
    <w:rsid w:val="002E5338"/>
    <w:rsid w:val="002E54BD"/>
    <w:rsid w:val="002E56F0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D20"/>
    <w:rsid w:val="002E6D62"/>
    <w:rsid w:val="002E6E8A"/>
    <w:rsid w:val="002E6EF2"/>
    <w:rsid w:val="002E706F"/>
    <w:rsid w:val="002E79F7"/>
    <w:rsid w:val="002E7C18"/>
    <w:rsid w:val="002E7CD1"/>
    <w:rsid w:val="002E7F4D"/>
    <w:rsid w:val="002F0045"/>
    <w:rsid w:val="002F00F0"/>
    <w:rsid w:val="002F0219"/>
    <w:rsid w:val="002F025B"/>
    <w:rsid w:val="002F02D0"/>
    <w:rsid w:val="002F02FE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BD1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3D2"/>
    <w:rsid w:val="002F3476"/>
    <w:rsid w:val="002F34E0"/>
    <w:rsid w:val="002F3B62"/>
    <w:rsid w:val="002F3F16"/>
    <w:rsid w:val="002F4134"/>
    <w:rsid w:val="002F413F"/>
    <w:rsid w:val="002F430E"/>
    <w:rsid w:val="002F4357"/>
    <w:rsid w:val="002F446A"/>
    <w:rsid w:val="002F44AD"/>
    <w:rsid w:val="002F44CC"/>
    <w:rsid w:val="002F45D3"/>
    <w:rsid w:val="002F4934"/>
    <w:rsid w:val="002F49E8"/>
    <w:rsid w:val="002F4A52"/>
    <w:rsid w:val="002F4CF5"/>
    <w:rsid w:val="002F4E98"/>
    <w:rsid w:val="002F4FC5"/>
    <w:rsid w:val="002F530C"/>
    <w:rsid w:val="002F5312"/>
    <w:rsid w:val="002F5422"/>
    <w:rsid w:val="002F5482"/>
    <w:rsid w:val="002F5634"/>
    <w:rsid w:val="002F566C"/>
    <w:rsid w:val="002F5680"/>
    <w:rsid w:val="002F56D9"/>
    <w:rsid w:val="002F5809"/>
    <w:rsid w:val="002F5874"/>
    <w:rsid w:val="002F5881"/>
    <w:rsid w:val="002F5A7F"/>
    <w:rsid w:val="002F5B12"/>
    <w:rsid w:val="002F5D83"/>
    <w:rsid w:val="002F5FDA"/>
    <w:rsid w:val="002F6120"/>
    <w:rsid w:val="002F62B8"/>
    <w:rsid w:val="002F63ED"/>
    <w:rsid w:val="002F6795"/>
    <w:rsid w:val="002F6AC6"/>
    <w:rsid w:val="002F6BDA"/>
    <w:rsid w:val="002F6C18"/>
    <w:rsid w:val="002F70C0"/>
    <w:rsid w:val="002F7104"/>
    <w:rsid w:val="002F7267"/>
    <w:rsid w:val="002F72D1"/>
    <w:rsid w:val="002F72DE"/>
    <w:rsid w:val="002F7435"/>
    <w:rsid w:val="002F7919"/>
    <w:rsid w:val="002F7B6D"/>
    <w:rsid w:val="002F7BCB"/>
    <w:rsid w:val="002F7D48"/>
    <w:rsid w:val="002F7EC5"/>
    <w:rsid w:val="002F7F28"/>
    <w:rsid w:val="00300085"/>
    <w:rsid w:val="0030027C"/>
    <w:rsid w:val="003003AD"/>
    <w:rsid w:val="003005C3"/>
    <w:rsid w:val="00300869"/>
    <w:rsid w:val="003009AD"/>
    <w:rsid w:val="00300B29"/>
    <w:rsid w:val="00300BF2"/>
    <w:rsid w:val="00300C23"/>
    <w:rsid w:val="00300CB2"/>
    <w:rsid w:val="00300DAC"/>
    <w:rsid w:val="00300E22"/>
    <w:rsid w:val="00300E5F"/>
    <w:rsid w:val="00300EBD"/>
    <w:rsid w:val="00300ECE"/>
    <w:rsid w:val="00300F72"/>
    <w:rsid w:val="003011C0"/>
    <w:rsid w:val="0030129E"/>
    <w:rsid w:val="00301686"/>
    <w:rsid w:val="00301710"/>
    <w:rsid w:val="00301DA6"/>
    <w:rsid w:val="00301EE4"/>
    <w:rsid w:val="00301F7E"/>
    <w:rsid w:val="00302005"/>
    <w:rsid w:val="00302047"/>
    <w:rsid w:val="003024DE"/>
    <w:rsid w:val="0030255B"/>
    <w:rsid w:val="00302646"/>
    <w:rsid w:val="00302701"/>
    <w:rsid w:val="00302739"/>
    <w:rsid w:val="0030277E"/>
    <w:rsid w:val="00302B48"/>
    <w:rsid w:val="00302BC6"/>
    <w:rsid w:val="00302BE2"/>
    <w:rsid w:val="00302C77"/>
    <w:rsid w:val="00302EDE"/>
    <w:rsid w:val="00302FEF"/>
    <w:rsid w:val="0030318E"/>
    <w:rsid w:val="0030332C"/>
    <w:rsid w:val="003034C3"/>
    <w:rsid w:val="003037DC"/>
    <w:rsid w:val="00303CE3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504A"/>
    <w:rsid w:val="00305353"/>
    <w:rsid w:val="00305568"/>
    <w:rsid w:val="00305A4E"/>
    <w:rsid w:val="00305B64"/>
    <w:rsid w:val="00305F50"/>
    <w:rsid w:val="0030615E"/>
    <w:rsid w:val="00306306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5C2"/>
    <w:rsid w:val="00307636"/>
    <w:rsid w:val="003076CD"/>
    <w:rsid w:val="0030788A"/>
    <w:rsid w:val="00307893"/>
    <w:rsid w:val="00307A86"/>
    <w:rsid w:val="00307B27"/>
    <w:rsid w:val="00307CAB"/>
    <w:rsid w:val="00307F28"/>
    <w:rsid w:val="00310196"/>
    <w:rsid w:val="003101DC"/>
    <w:rsid w:val="003103F4"/>
    <w:rsid w:val="00310439"/>
    <w:rsid w:val="0031049F"/>
    <w:rsid w:val="0031087D"/>
    <w:rsid w:val="003108A1"/>
    <w:rsid w:val="00310925"/>
    <w:rsid w:val="00310978"/>
    <w:rsid w:val="00310CC6"/>
    <w:rsid w:val="00310F30"/>
    <w:rsid w:val="0031137F"/>
    <w:rsid w:val="003114DC"/>
    <w:rsid w:val="00311642"/>
    <w:rsid w:val="00311761"/>
    <w:rsid w:val="003117EC"/>
    <w:rsid w:val="0031180E"/>
    <w:rsid w:val="0031187E"/>
    <w:rsid w:val="003118B6"/>
    <w:rsid w:val="00311941"/>
    <w:rsid w:val="00311ADC"/>
    <w:rsid w:val="00311CCF"/>
    <w:rsid w:val="00311E5A"/>
    <w:rsid w:val="00311F24"/>
    <w:rsid w:val="003121E0"/>
    <w:rsid w:val="003123BA"/>
    <w:rsid w:val="00312709"/>
    <w:rsid w:val="003127E1"/>
    <w:rsid w:val="00312BD0"/>
    <w:rsid w:val="00312CE8"/>
    <w:rsid w:val="003130B6"/>
    <w:rsid w:val="0031318E"/>
    <w:rsid w:val="00313428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41C2"/>
    <w:rsid w:val="003143D0"/>
    <w:rsid w:val="0031446E"/>
    <w:rsid w:val="003146D2"/>
    <w:rsid w:val="00314705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3D0"/>
    <w:rsid w:val="00315408"/>
    <w:rsid w:val="00315952"/>
    <w:rsid w:val="0031599D"/>
    <w:rsid w:val="00315D47"/>
    <w:rsid w:val="00315E4B"/>
    <w:rsid w:val="00315EAF"/>
    <w:rsid w:val="00316064"/>
    <w:rsid w:val="003161FF"/>
    <w:rsid w:val="00316347"/>
    <w:rsid w:val="003163B3"/>
    <w:rsid w:val="00316869"/>
    <w:rsid w:val="00316C3A"/>
    <w:rsid w:val="00316C58"/>
    <w:rsid w:val="00316CD2"/>
    <w:rsid w:val="00316E6E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6C2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207E"/>
    <w:rsid w:val="003224B5"/>
    <w:rsid w:val="003228E9"/>
    <w:rsid w:val="00322AFC"/>
    <w:rsid w:val="00322BC3"/>
    <w:rsid w:val="00322C2B"/>
    <w:rsid w:val="00322E3B"/>
    <w:rsid w:val="003232E3"/>
    <w:rsid w:val="003232F7"/>
    <w:rsid w:val="0032336A"/>
    <w:rsid w:val="003238BA"/>
    <w:rsid w:val="00323A46"/>
    <w:rsid w:val="00323A76"/>
    <w:rsid w:val="00323C8A"/>
    <w:rsid w:val="00323FAD"/>
    <w:rsid w:val="00324089"/>
    <w:rsid w:val="003244B3"/>
    <w:rsid w:val="0032466A"/>
    <w:rsid w:val="00324701"/>
    <w:rsid w:val="0032489D"/>
    <w:rsid w:val="003249F8"/>
    <w:rsid w:val="00324E60"/>
    <w:rsid w:val="00325117"/>
    <w:rsid w:val="00325200"/>
    <w:rsid w:val="0032556B"/>
    <w:rsid w:val="003255C3"/>
    <w:rsid w:val="0032588C"/>
    <w:rsid w:val="00325A6B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1F7C"/>
    <w:rsid w:val="00332123"/>
    <w:rsid w:val="003321C3"/>
    <w:rsid w:val="0033259D"/>
    <w:rsid w:val="0033277B"/>
    <w:rsid w:val="00332962"/>
    <w:rsid w:val="00332B5A"/>
    <w:rsid w:val="00332CE1"/>
    <w:rsid w:val="00332D1D"/>
    <w:rsid w:val="00332D61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FB"/>
    <w:rsid w:val="00334B28"/>
    <w:rsid w:val="00334D0D"/>
    <w:rsid w:val="00334E18"/>
    <w:rsid w:val="00334EA2"/>
    <w:rsid w:val="00335217"/>
    <w:rsid w:val="00335250"/>
    <w:rsid w:val="003352B5"/>
    <w:rsid w:val="003352D4"/>
    <w:rsid w:val="00335670"/>
    <w:rsid w:val="0033572D"/>
    <w:rsid w:val="00335745"/>
    <w:rsid w:val="0033592C"/>
    <w:rsid w:val="00335938"/>
    <w:rsid w:val="003359D8"/>
    <w:rsid w:val="00335A8E"/>
    <w:rsid w:val="00335CBA"/>
    <w:rsid w:val="00335CEF"/>
    <w:rsid w:val="00335E2A"/>
    <w:rsid w:val="0033623B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428"/>
    <w:rsid w:val="00337645"/>
    <w:rsid w:val="0033768D"/>
    <w:rsid w:val="00337B29"/>
    <w:rsid w:val="00337C71"/>
    <w:rsid w:val="00337E40"/>
    <w:rsid w:val="00337EF9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84C"/>
    <w:rsid w:val="00341B5A"/>
    <w:rsid w:val="00341CFA"/>
    <w:rsid w:val="00341D54"/>
    <w:rsid w:val="00341D93"/>
    <w:rsid w:val="00341DBD"/>
    <w:rsid w:val="00341E06"/>
    <w:rsid w:val="0034246D"/>
    <w:rsid w:val="00342F15"/>
    <w:rsid w:val="00342F90"/>
    <w:rsid w:val="00342FA0"/>
    <w:rsid w:val="0034305B"/>
    <w:rsid w:val="0034335E"/>
    <w:rsid w:val="00343524"/>
    <w:rsid w:val="00343C08"/>
    <w:rsid w:val="00343C24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901"/>
    <w:rsid w:val="003449FD"/>
    <w:rsid w:val="00345013"/>
    <w:rsid w:val="0034511B"/>
    <w:rsid w:val="00345188"/>
    <w:rsid w:val="0034565B"/>
    <w:rsid w:val="00345851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47"/>
    <w:rsid w:val="00346F99"/>
    <w:rsid w:val="0034745C"/>
    <w:rsid w:val="003474CD"/>
    <w:rsid w:val="003476E3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5AD"/>
    <w:rsid w:val="00350631"/>
    <w:rsid w:val="003507F3"/>
    <w:rsid w:val="00350BB9"/>
    <w:rsid w:val="00350CCE"/>
    <w:rsid w:val="00350CFA"/>
    <w:rsid w:val="00350E35"/>
    <w:rsid w:val="00350E54"/>
    <w:rsid w:val="00350EE7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0CF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40D0"/>
    <w:rsid w:val="0035414B"/>
    <w:rsid w:val="003541AA"/>
    <w:rsid w:val="0035427D"/>
    <w:rsid w:val="003546FA"/>
    <w:rsid w:val="00354971"/>
    <w:rsid w:val="00354B19"/>
    <w:rsid w:val="00354C17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E2B"/>
    <w:rsid w:val="00355EC1"/>
    <w:rsid w:val="00355FBC"/>
    <w:rsid w:val="003562D7"/>
    <w:rsid w:val="00356353"/>
    <w:rsid w:val="0035637D"/>
    <w:rsid w:val="00356390"/>
    <w:rsid w:val="0035639F"/>
    <w:rsid w:val="003566F4"/>
    <w:rsid w:val="003567C9"/>
    <w:rsid w:val="00356CEC"/>
    <w:rsid w:val="00356D54"/>
    <w:rsid w:val="00356EBB"/>
    <w:rsid w:val="00356F7C"/>
    <w:rsid w:val="00357203"/>
    <w:rsid w:val="0035727E"/>
    <w:rsid w:val="003572DE"/>
    <w:rsid w:val="00357659"/>
    <w:rsid w:val="00357712"/>
    <w:rsid w:val="0035779A"/>
    <w:rsid w:val="00357CAE"/>
    <w:rsid w:val="00357FEE"/>
    <w:rsid w:val="0036046C"/>
    <w:rsid w:val="003604DB"/>
    <w:rsid w:val="00360526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5C"/>
    <w:rsid w:val="003619F9"/>
    <w:rsid w:val="00361B1A"/>
    <w:rsid w:val="00361B30"/>
    <w:rsid w:val="00361CCD"/>
    <w:rsid w:val="00361DE1"/>
    <w:rsid w:val="00362042"/>
    <w:rsid w:val="00362085"/>
    <w:rsid w:val="0036227D"/>
    <w:rsid w:val="0036262C"/>
    <w:rsid w:val="00362981"/>
    <w:rsid w:val="003629AA"/>
    <w:rsid w:val="00362C5A"/>
    <w:rsid w:val="00362ED5"/>
    <w:rsid w:val="00363302"/>
    <w:rsid w:val="00363334"/>
    <w:rsid w:val="00363433"/>
    <w:rsid w:val="003635B6"/>
    <w:rsid w:val="00363C65"/>
    <w:rsid w:val="00363EA3"/>
    <w:rsid w:val="00363F3E"/>
    <w:rsid w:val="00363FC9"/>
    <w:rsid w:val="003640E0"/>
    <w:rsid w:val="00364131"/>
    <w:rsid w:val="00364261"/>
    <w:rsid w:val="00364282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52"/>
    <w:rsid w:val="003658CA"/>
    <w:rsid w:val="0036590C"/>
    <w:rsid w:val="00365C23"/>
    <w:rsid w:val="00365DB8"/>
    <w:rsid w:val="00366039"/>
    <w:rsid w:val="003665C5"/>
    <w:rsid w:val="003669A7"/>
    <w:rsid w:val="00366B3A"/>
    <w:rsid w:val="00366C5F"/>
    <w:rsid w:val="00366F02"/>
    <w:rsid w:val="0036736A"/>
    <w:rsid w:val="00367520"/>
    <w:rsid w:val="003675A9"/>
    <w:rsid w:val="003677B2"/>
    <w:rsid w:val="003678B6"/>
    <w:rsid w:val="00367BC3"/>
    <w:rsid w:val="00370025"/>
    <w:rsid w:val="00370285"/>
    <w:rsid w:val="00370483"/>
    <w:rsid w:val="003704EE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9D4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8B8"/>
    <w:rsid w:val="00373B07"/>
    <w:rsid w:val="00373B3C"/>
    <w:rsid w:val="00373E10"/>
    <w:rsid w:val="00373F2C"/>
    <w:rsid w:val="0037406C"/>
    <w:rsid w:val="003741D2"/>
    <w:rsid w:val="00374305"/>
    <w:rsid w:val="003744CB"/>
    <w:rsid w:val="0037450B"/>
    <w:rsid w:val="00374804"/>
    <w:rsid w:val="003748F9"/>
    <w:rsid w:val="00374C61"/>
    <w:rsid w:val="00374C80"/>
    <w:rsid w:val="00374EA1"/>
    <w:rsid w:val="00374F06"/>
    <w:rsid w:val="00374F63"/>
    <w:rsid w:val="003750AE"/>
    <w:rsid w:val="00375222"/>
    <w:rsid w:val="0037532D"/>
    <w:rsid w:val="0037583A"/>
    <w:rsid w:val="00375AF7"/>
    <w:rsid w:val="00375FFC"/>
    <w:rsid w:val="00376234"/>
    <w:rsid w:val="003764FA"/>
    <w:rsid w:val="00376507"/>
    <w:rsid w:val="00376618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802DB"/>
    <w:rsid w:val="00380543"/>
    <w:rsid w:val="00380568"/>
    <w:rsid w:val="003805EF"/>
    <w:rsid w:val="00380602"/>
    <w:rsid w:val="00380892"/>
    <w:rsid w:val="00380BBD"/>
    <w:rsid w:val="00380C09"/>
    <w:rsid w:val="0038155B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A10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7B"/>
    <w:rsid w:val="00384EFD"/>
    <w:rsid w:val="003852CC"/>
    <w:rsid w:val="003855C1"/>
    <w:rsid w:val="00385866"/>
    <w:rsid w:val="00385A70"/>
    <w:rsid w:val="00385BD7"/>
    <w:rsid w:val="00385DED"/>
    <w:rsid w:val="003861EC"/>
    <w:rsid w:val="00386688"/>
    <w:rsid w:val="00386800"/>
    <w:rsid w:val="003869EF"/>
    <w:rsid w:val="00386A15"/>
    <w:rsid w:val="00386B5C"/>
    <w:rsid w:val="00386B71"/>
    <w:rsid w:val="0038702D"/>
    <w:rsid w:val="003870BC"/>
    <w:rsid w:val="0038717E"/>
    <w:rsid w:val="0038732E"/>
    <w:rsid w:val="00387436"/>
    <w:rsid w:val="00387456"/>
    <w:rsid w:val="003875A7"/>
    <w:rsid w:val="003875C5"/>
    <w:rsid w:val="00387675"/>
    <w:rsid w:val="00387771"/>
    <w:rsid w:val="0038780F"/>
    <w:rsid w:val="00387866"/>
    <w:rsid w:val="00387B2B"/>
    <w:rsid w:val="00387BD5"/>
    <w:rsid w:val="00387D1A"/>
    <w:rsid w:val="003901F8"/>
    <w:rsid w:val="00390419"/>
    <w:rsid w:val="00390449"/>
    <w:rsid w:val="003904B1"/>
    <w:rsid w:val="003907D2"/>
    <w:rsid w:val="00390A50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6BE"/>
    <w:rsid w:val="00392774"/>
    <w:rsid w:val="003929BE"/>
    <w:rsid w:val="003929FA"/>
    <w:rsid w:val="00392A1F"/>
    <w:rsid w:val="00392A63"/>
    <w:rsid w:val="00392B66"/>
    <w:rsid w:val="00392DB8"/>
    <w:rsid w:val="003930A9"/>
    <w:rsid w:val="0039377A"/>
    <w:rsid w:val="003937AC"/>
    <w:rsid w:val="0039380B"/>
    <w:rsid w:val="00393A2C"/>
    <w:rsid w:val="00393A68"/>
    <w:rsid w:val="00393B71"/>
    <w:rsid w:val="00393B78"/>
    <w:rsid w:val="00393EF8"/>
    <w:rsid w:val="00393F08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469"/>
    <w:rsid w:val="003956FE"/>
    <w:rsid w:val="00395794"/>
    <w:rsid w:val="00395813"/>
    <w:rsid w:val="003958F1"/>
    <w:rsid w:val="0039598F"/>
    <w:rsid w:val="003959F9"/>
    <w:rsid w:val="00395C41"/>
    <w:rsid w:val="00396057"/>
    <w:rsid w:val="0039610F"/>
    <w:rsid w:val="00396138"/>
    <w:rsid w:val="003962EC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D4F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92F"/>
    <w:rsid w:val="003A2B4B"/>
    <w:rsid w:val="003A2D39"/>
    <w:rsid w:val="003A2FB5"/>
    <w:rsid w:val="003A2FE7"/>
    <w:rsid w:val="003A31E3"/>
    <w:rsid w:val="003A349E"/>
    <w:rsid w:val="003A38AC"/>
    <w:rsid w:val="003A38BC"/>
    <w:rsid w:val="003A3AEE"/>
    <w:rsid w:val="003A3DD9"/>
    <w:rsid w:val="003A3E26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E82"/>
    <w:rsid w:val="003A5048"/>
    <w:rsid w:val="003A523B"/>
    <w:rsid w:val="003A55F3"/>
    <w:rsid w:val="003A5698"/>
    <w:rsid w:val="003A5865"/>
    <w:rsid w:val="003A58DA"/>
    <w:rsid w:val="003A590E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5B7"/>
    <w:rsid w:val="003B05C9"/>
    <w:rsid w:val="003B0B4D"/>
    <w:rsid w:val="003B0D72"/>
    <w:rsid w:val="003B0F0A"/>
    <w:rsid w:val="003B0FD2"/>
    <w:rsid w:val="003B10E2"/>
    <w:rsid w:val="003B111E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598"/>
    <w:rsid w:val="003B379B"/>
    <w:rsid w:val="003B3C34"/>
    <w:rsid w:val="003B3E56"/>
    <w:rsid w:val="003B3FC2"/>
    <w:rsid w:val="003B4039"/>
    <w:rsid w:val="003B4084"/>
    <w:rsid w:val="003B40EB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E30"/>
    <w:rsid w:val="003B62E3"/>
    <w:rsid w:val="003B6771"/>
    <w:rsid w:val="003B6819"/>
    <w:rsid w:val="003B6837"/>
    <w:rsid w:val="003B69F5"/>
    <w:rsid w:val="003B6FCB"/>
    <w:rsid w:val="003B7020"/>
    <w:rsid w:val="003B70B3"/>
    <w:rsid w:val="003B7294"/>
    <w:rsid w:val="003B7541"/>
    <w:rsid w:val="003B76FE"/>
    <w:rsid w:val="003B77D7"/>
    <w:rsid w:val="003B7E02"/>
    <w:rsid w:val="003B7F46"/>
    <w:rsid w:val="003C0052"/>
    <w:rsid w:val="003C009A"/>
    <w:rsid w:val="003C0485"/>
    <w:rsid w:val="003C07D7"/>
    <w:rsid w:val="003C08AF"/>
    <w:rsid w:val="003C092B"/>
    <w:rsid w:val="003C0985"/>
    <w:rsid w:val="003C0EEF"/>
    <w:rsid w:val="003C106B"/>
    <w:rsid w:val="003C10B8"/>
    <w:rsid w:val="003C1C5F"/>
    <w:rsid w:val="003C1DB5"/>
    <w:rsid w:val="003C1DD7"/>
    <w:rsid w:val="003C2067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118"/>
    <w:rsid w:val="003C56DA"/>
    <w:rsid w:val="003C5719"/>
    <w:rsid w:val="003C5722"/>
    <w:rsid w:val="003C5739"/>
    <w:rsid w:val="003C589B"/>
    <w:rsid w:val="003C5D8E"/>
    <w:rsid w:val="003C5ED9"/>
    <w:rsid w:val="003C6265"/>
    <w:rsid w:val="003C64CD"/>
    <w:rsid w:val="003C6580"/>
    <w:rsid w:val="003C680F"/>
    <w:rsid w:val="003C6C01"/>
    <w:rsid w:val="003C6C4E"/>
    <w:rsid w:val="003C6CCB"/>
    <w:rsid w:val="003C6DA9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1E0"/>
    <w:rsid w:val="003D22AC"/>
    <w:rsid w:val="003D2339"/>
    <w:rsid w:val="003D26AA"/>
    <w:rsid w:val="003D272F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621"/>
    <w:rsid w:val="003D47D1"/>
    <w:rsid w:val="003D4894"/>
    <w:rsid w:val="003D4AD0"/>
    <w:rsid w:val="003D519A"/>
    <w:rsid w:val="003D51B1"/>
    <w:rsid w:val="003D56D4"/>
    <w:rsid w:val="003D5717"/>
    <w:rsid w:val="003D57CB"/>
    <w:rsid w:val="003D5878"/>
    <w:rsid w:val="003D59FE"/>
    <w:rsid w:val="003D5C41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2D8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47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631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C5"/>
    <w:rsid w:val="003E4A04"/>
    <w:rsid w:val="003E4CDB"/>
    <w:rsid w:val="003E4E39"/>
    <w:rsid w:val="003E55F2"/>
    <w:rsid w:val="003E56DF"/>
    <w:rsid w:val="003E5828"/>
    <w:rsid w:val="003E5938"/>
    <w:rsid w:val="003E59E8"/>
    <w:rsid w:val="003E5DFB"/>
    <w:rsid w:val="003E60C1"/>
    <w:rsid w:val="003E6130"/>
    <w:rsid w:val="003E61F5"/>
    <w:rsid w:val="003E6289"/>
    <w:rsid w:val="003E6592"/>
    <w:rsid w:val="003E668B"/>
    <w:rsid w:val="003E679D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6BB"/>
    <w:rsid w:val="003E7706"/>
    <w:rsid w:val="003E78FA"/>
    <w:rsid w:val="003E7910"/>
    <w:rsid w:val="003E7C5E"/>
    <w:rsid w:val="003E7F51"/>
    <w:rsid w:val="003E7FBA"/>
    <w:rsid w:val="003F0127"/>
    <w:rsid w:val="003F038D"/>
    <w:rsid w:val="003F046A"/>
    <w:rsid w:val="003F0656"/>
    <w:rsid w:val="003F073C"/>
    <w:rsid w:val="003F0905"/>
    <w:rsid w:val="003F094B"/>
    <w:rsid w:val="003F0F7B"/>
    <w:rsid w:val="003F0FD4"/>
    <w:rsid w:val="003F0FEC"/>
    <w:rsid w:val="003F114A"/>
    <w:rsid w:val="003F11DA"/>
    <w:rsid w:val="003F13D9"/>
    <w:rsid w:val="003F148D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DB1"/>
    <w:rsid w:val="003F4024"/>
    <w:rsid w:val="003F4137"/>
    <w:rsid w:val="003F4306"/>
    <w:rsid w:val="003F4316"/>
    <w:rsid w:val="003F457C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604C"/>
    <w:rsid w:val="003F61E9"/>
    <w:rsid w:val="003F62B4"/>
    <w:rsid w:val="003F6315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6E81"/>
    <w:rsid w:val="003F7112"/>
    <w:rsid w:val="003F72F1"/>
    <w:rsid w:val="003F73A0"/>
    <w:rsid w:val="003F73D7"/>
    <w:rsid w:val="003F742D"/>
    <w:rsid w:val="003F7517"/>
    <w:rsid w:val="003F75DD"/>
    <w:rsid w:val="003F78AA"/>
    <w:rsid w:val="003F78CC"/>
    <w:rsid w:val="003F7908"/>
    <w:rsid w:val="003F7A7C"/>
    <w:rsid w:val="003F7DFF"/>
    <w:rsid w:val="003F7FCF"/>
    <w:rsid w:val="00400093"/>
    <w:rsid w:val="0040015E"/>
    <w:rsid w:val="00400427"/>
    <w:rsid w:val="0040059A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7C6"/>
    <w:rsid w:val="00401A0B"/>
    <w:rsid w:val="00401BB0"/>
    <w:rsid w:val="004020DF"/>
    <w:rsid w:val="004021B5"/>
    <w:rsid w:val="00402266"/>
    <w:rsid w:val="00402286"/>
    <w:rsid w:val="004024AB"/>
    <w:rsid w:val="004024B3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FA"/>
    <w:rsid w:val="0040495B"/>
    <w:rsid w:val="00404BFC"/>
    <w:rsid w:val="00404D4D"/>
    <w:rsid w:val="00404E70"/>
    <w:rsid w:val="0040561F"/>
    <w:rsid w:val="004056A1"/>
    <w:rsid w:val="00405783"/>
    <w:rsid w:val="00405898"/>
    <w:rsid w:val="004058DD"/>
    <w:rsid w:val="00405A9F"/>
    <w:rsid w:val="00405D95"/>
    <w:rsid w:val="00405F90"/>
    <w:rsid w:val="0040609D"/>
    <w:rsid w:val="00406108"/>
    <w:rsid w:val="00406412"/>
    <w:rsid w:val="0040670D"/>
    <w:rsid w:val="00406798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58"/>
    <w:rsid w:val="00407E8F"/>
    <w:rsid w:val="00407F58"/>
    <w:rsid w:val="00410029"/>
    <w:rsid w:val="004101B0"/>
    <w:rsid w:val="0041029D"/>
    <w:rsid w:val="004102A7"/>
    <w:rsid w:val="004103C3"/>
    <w:rsid w:val="004107F6"/>
    <w:rsid w:val="00410BB2"/>
    <w:rsid w:val="00411230"/>
    <w:rsid w:val="00411485"/>
    <w:rsid w:val="004116C3"/>
    <w:rsid w:val="00411868"/>
    <w:rsid w:val="004118C9"/>
    <w:rsid w:val="00411D2B"/>
    <w:rsid w:val="00411D47"/>
    <w:rsid w:val="00411F44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369"/>
    <w:rsid w:val="00413AC6"/>
    <w:rsid w:val="00413C4E"/>
    <w:rsid w:val="00413EE2"/>
    <w:rsid w:val="00413FF3"/>
    <w:rsid w:val="0041439D"/>
    <w:rsid w:val="00414598"/>
    <w:rsid w:val="004145AE"/>
    <w:rsid w:val="0041472C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646"/>
    <w:rsid w:val="0041577E"/>
    <w:rsid w:val="00415793"/>
    <w:rsid w:val="004157F6"/>
    <w:rsid w:val="0041585B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84A"/>
    <w:rsid w:val="004238FD"/>
    <w:rsid w:val="00423D0E"/>
    <w:rsid w:val="00424049"/>
    <w:rsid w:val="0042446E"/>
    <w:rsid w:val="0042460F"/>
    <w:rsid w:val="00424844"/>
    <w:rsid w:val="00424BBA"/>
    <w:rsid w:val="00425042"/>
    <w:rsid w:val="004250FE"/>
    <w:rsid w:val="004251F8"/>
    <w:rsid w:val="004253B1"/>
    <w:rsid w:val="00425735"/>
    <w:rsid w:val="00425A6C"/>
    <w:rsid w:val="00425C97"/>
    <w:rsid w:val="00425D5A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A22"/>
    <w:rsid w:val="00426A93"/>
    <w:rsid w:val="00426DFA"/>
    <w:rsid w:val="00427079"/>
    <w:rsid w:val="004272ED"/>
    <w:rsid w:val="0042746C"/>
    <w:rsid w:val="004276E3"/>
    <w:rsid w:val="0042792B"/>
    <w:rsid w:val="00427AB1"/>
    <w:rsid w:val="00427AC4"/>
    <w:rsid w:val="00427B9D"/>
    <w:rsid w:val="00427BFB"/>
    <w:rsid w:val="00427D73"/>
    <w:rsid w:val="00427E67"/>
    <w:rsid w:val="00430178"/>
    <w:rsid w:val="0043042C"/>
    <w:rsid w:val="0043046A"/>
    <w:rsid w:val="00430495"/>
    <w:rsid w:val="0043063B"/>
    <w:rsid w:val="00430733"/>
    <w:rsid w:val="00430802"/>
    <w:rsid w:val="004309E8"/>
    <w:rsid w:val="00430A75"/>
    <w:rsid w:val="00430F29"/>
    <w:rsid w:val="00431006"/>
    <w:rsid w:val="00431149"/>
    <w:rsid w:val="0043189C"/>
    <w:rsid w:val="004318FF"/>
    <w:rsid w:val="00431CB1"/>
    <w:rsid w:val="00431DB5"/>
    <w:rsid w:val="00431F81"/>
    <w:rsid w:val="00432175"/>
    <w:rsid w:val="00432707"/>
    <w:rsid w:val="0043270B"/>
    <w:rsid w:val="00432780"/>
    <w:rsid w:val="00432B6B"/>
    <w:rsid w:val="00432D4E"/>
    <w:rsid w:val="00432F8F"/>
    <w:rsid w:val="00432F9E"/>
    <w:rsid w:val="00433106"/>
    <w:rsid w:val="00433155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3EC0"/>
    <w:rsid w:val="00434066"/>
    <w:rsid w:val="004344F1"/>
    <w:rsid w:val="00434639"/>
    <w:rsid w:val="00434645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5DF"/>
    <w:rsid w:val="004355EB"/>
    <w:rsid w:val="00435602"/>
    <w:rsid w:val="004356FA"/>
    <w:rsid w:val="004357CD"/>
    <w:rsid w:val="004358F4"/>
    <w:rsid w:val="00435CCF"/>
    <w:rsid w:val="00435E62"/>
    <w:rsid w:val="00435EE4"/>
    <w:rsid w:val="00435F87"/>
    <w:rsid w:val="00435FB7"/>
    <w:rsid w:val="004362CA"/>
    <w:rsid w:val="0043650F"/>
    <w:rsid w:val="00436569"/>
    <w:rsid w:val="004365F4"/>
    <w:rsid w:val="00436696"/>
    <w:rsid w:val="00436A2A"/>
    <w:rsid w:val="00436A3B"/>
    <w:rsid w:val="00436D05"/>
    <w:rsid w:val="00436D7C"/>
    <w:rsid w:val="004371AB"/>
    <w:rsid w:val="00437457"/>
    <w:rsid w:val="004377E6"/>
    <w:rsid w:val="00437895"/>
    <w:rsid w:val="00437C43"/>
    <w:rsid w:val="00437C7B"/>
    <w:rsid w:val="00437D5A"/>
    <w:rsid w:val="00437E77"/>
    <w:rsid w:val="004402A7"/>
    <w:rsid w:val="0044035D"/>
    <w:rsid w:val="004404DA"/>
    <w:rsid w:val="00440507"/>
    <w:rsid w:val="00440631"/>
    <w:rsid w:val="00440850"/>
    <w:rsid w:val="00440A50"/>
    <w:rsid w:val="00440B3E"/>
    <w:rsid w:val="00440EA5"/>
    <w:rsid w:val="00441076"/>
    <w:rsid w:val="004413FF"/>
    <w:rsid w:val="0044142F"/>
    <w:rsid w:val="0044146D"/>
    <w:rsid w:val="00441775"/>
    <w:rsid w:val="00441799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4A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C70"/>
    <w:rsid w:val="00443D6E"/>
    <w:rsid w:val="00443FEC"/>
    <w:rsid w:val="004440FF"/>
    <w:rsid w:val="004442A7"/>
    <w:rsid w:val="004445AD"/>
    <w:rsid w:val="00444634"/>
    <w:rsid w:val="00444901"/>
    <w:rsid w:val="00444934"/>
    <w:rsid w:val="00444960"/>
    <w:rsid w:val="00444A7E"/>
    <w:rsid w:val="00444F5E"/>
    <w:rsid w:val="0044503E"/>
    <w:rsid w:val="004450DE"/>
    <w:rsid w:val="0044511C"/>
    <w:rsid w:val="00445150"/>
    <w:rsid w:val="00445189"/>
    <w:rsid w:val="00445513"/>
    <w:rsid w:val="00445522"/>
    <w:rsid w:val="00445616"/>
    <w:rsid w:val="00445625"/>
    <w:rsid w:val="00445811"/>
    <w:rsid w:val="004458DD"/>
    <w:rsid w:val="00445907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2AF"/>
    <w:rsid w:val="00446424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86E"/>
    <w:rsid w:val="004478FA"/>
    <w:rsid w:val="004479BB"/>
    <w:rsid w:val="00447CCD"/>
    <w:rsid w:val="00447E54"/>
    <w:rsid w:val="0045039C"/>
    <w:rsid w:val="004504D2"/>
    <w:rsid w:val="00450778"/>
    <w:rsid w:val="00450997"/>
    <w:rsid w:val="00450D3B"/>
    <w:rsid w:val="00450E1F"/>
    <w:rsid w:val="00450FC6"/>
    <w:rsid w:val="004512E9"/>
    <w:rsid w:val="00451489"/>
    <w:rsid w:val="0045169D"/>
    <w:rsid w:val="004518D5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B39"/>
    <w:rsid w:val="00452B92"/>
    <w:rsid w:val="00453871"/>
    <w:rsid w:val="00453A43"/>
    <w:rsid w:val="00453DEF"/>
    <w:rsid w:val="00453E1C"/>
    <w:rsid w:val="00453FF6"/>
    <w:rsid w:val="0045401E"/>
    <w:rsid w:val="004540AC"/>
    <w:rsid w:val="004543E4"/>
    <w:rsid w:val="004544B3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A7C"/>
    <w:rsid w:val="00455E20"/>
    <w:rsid w:val="00455E86"/>
    <w:rsid w:val="00455EEE"/>
    <w:rsid w:val="00456114"/>
    <w:rsid w:val="0045623E"/>
    <w:rsid w:val="00456369"/>
    <w:rsid w:val="00456571"/>
    <w:rsid w:val="004566F1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2B0"/>
    <w:rsid w:val="004573B3"/>
    <w:rsid w:val="0045742D"/>
    <w:rsid w:val="00457462"/>
    <w:rsid w:val="0045798D"/>
    <w:rsid w:val="00457A40"/>
    <w:rsid w:val="00457B27"/>
    <w:rsid w:val="00457BBC"/>
    <w:rsid w:val="00457C4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5CC"/>
    <w:rsid w:val="0046072D"/>
    <w:rsid w:val="00460921"/>
    <w:rsid w:val="00460958"/>
    <w:rsid w:val="00460B81"/>
    <w:rsid w:val="00460C3C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AE4"/>
    <w:rsid w:val="00462B09"/>
    <w:rsid w:val="00462B31"/>
    <w:rsid w:val="00462C65"/>
    <w:rsid w:val="00462E98"/>
    <w:rsid w:val="00462F1D"/>
    <w:rsid w:val="00462FED"/>
    <w:rsid w:val="004632A4"/>
    <w:rsid w:val="004632F8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D59"/>
    <w:rsid w:val="00465EB3"/>
    <w:rsid w:val="004670D7"/>
    <w:rsid w:val="00467742"/>
    <w:rsid w:val="00467857"/>
    <w:rsid w:val="00467898"/>
    <w:rsid w:val="00467A73"/>
    <w:rsid w:val="00467C50"/>
    <w:rsid w:val="004703E3"/>
    <w:rsid w:val="0047041E"/>
    <w:rsid w:val="0047051C"/>
    <w:rsid w:val="00470628"/>
    <w:rsid w:val="00470750"/>
    <w:rsid w:val="004707C5"/>
    <w:rsid w:val="00470893"/>
    <w:rsid w:val="00470A2E"/>
    <w:rsid w:val="0047139B"/>
    <w:rsid w:val="00471515"/>
    <w:rsid w:val="0047166D"/>
    <w:rsid w:val="00471856"/>
    <w:rsid w:val="00471926"/>
    <w:rsid w:val="00471DB0"/>
    <w:rsid w:val="00471FAB"/>
    <w:rsid w:val="0047212F"/>
    <w:rsid w:val="0047227B"/>
    <w:rsid w:val="0047253B"/>
    <w:rsid w:val="00472684"/>
    <w:rsid w:val="00472709"/>
    <w:rsid w:val="00472ACB"/>
    <w:rsid w:val="00472BF8"/>
    <w:rsid w:val="00473481"/>
    <w:rsid w:val="00473546"/>
    <w:rsid w:val="004735E8"/>
    <w:rsid w:val="00473631"/>
    <w:rsid w:val="004736A3"/>
    <w:rsid w:val="004737D3"/>
    <w:rsid w:val="00473800"/>
    <w:rsid w:val="00473CAB"/>
    <w:rsid w:val="00473CEE"/>
    <w:rsid w:val="00473EE6"/>
    <w:rsid w:val="00473F5F"/>
    <w:rsid w:val="00473F9F"/>
    <w:rsid w:val="0047410D"/>
    <w:rsid w:val="0047413B"/>
    <w:rsid w:val="004741DC"/>
    <w:rsid w:val="004743D4"/>
    <w:rsid w:val="004745F6"/>
    <w:rsid w:val="00474729"/>
    <w:rsid w:val="0047473D"/>
    <w:rsid w:val="0047475B"/>
    <w:rsid w:val="0047482E"/>
    <w:rsid w:val="004749DE"/>
    <w:rsid w:val="00474A07"/>
    <w:rsid w:val="00474B72"/>
    <w:rsid w:val="00474BBD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CEE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80247"/>
    <w:rsid w:val="004803A8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1CF8"/>
    <w:rsid w:val="0048215F"/>
    <w:rsid w:val="00482389"/>
    <w:rsid w:val="0048268F"/>
    <w:rsid w:val="00482943"/>
    <w:rsid w:val="00482ADC"/>
    <w:rsid w:val="00482BBD"/>
    <w:rsid w:val="00482C93"/>
    <w:rsid w:val="00482F79"/>
    <w:rsid w:val="00482FBB"/>
    <w:rsid w:val="00483078"/>
    <w:rsid w:val="00483222"/>
    <w:rsid w:val="0048327F"/>
    <w:rsid w:val="0048332D"/>
    <w:rsid w:val="00483864"/>
    <w:rsid w:val="00483A76"/>
    <w:rsid w:val="00483BB6"/>
    <w:rsid w:val="00483D11"/>
    <w:rsid w:val="00483D20"/>
    <w:rsid w:val="00483EA0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7014"/>
    <w:rsid w:val="0048702F"/>
    <w:rsid w:val="004870B8"/>
    <w:rsid w:val="00487451"/>
    <w:rsid w:val="004874D3"/>
    <w:rsid w:val="0048758C"/>
    <w:rsid w:val="0048762E"/>
    <w:rsid w:val="0048765D"/>
    <w:rsid w:val="00487866"/>
    <w:rsid w:val="00487A6F"/>
    <w:rsid w:val="00487C04"/>
    <w:rsid w:val="00487DD0"/>
    <w:rsid w:val="00487F28"/>
    <w:rsid w:val="00490185"/>
    <w:rsid w:val="0049036A"/>
    <w:rsid w:val="00490532"/>
    <w:rsid w:val="00490649"/>
    <w:rsid w:val="0049071D"/>
    <w:rsid w:val="0049093B"/>
    <w:rsid w:val="00490AE5"/>
    <w:rsid w:val="00490C62"/>
    <w:rsid w:val="00490E29"/>
    <w:rsid w:val="00490E4E"/>
    <w:rsid w:val="00490E94"/>
    <w:rsid w:val="00490EE3"/>
    <w:rsid w:val="0049102F"/>
    <w:rsid w:val="00491294"/>
    <w:rsid w:val="00491381"/>
    <w:rsid w:val="0049143D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49F"/>
    <w:rsid w:val="004934BF"/>
    <w:rsid w:val="004935A4"/>
    <w:rsid w:val="004937A8"/>
    <w:rsid w:val="0049389E"/>
    <w:rsid w:val="004938AA"/>
    <w:rsid w:val="004939BA"/>
    <w:rsid w:val="00493B5D"/>
    <w:rsid w:val="00493CCB"/>
    <w:rsid w:val="00493D08"/>
    <w:rsid w:val="00494353"/>
    <w:rsid w:val="0049454A"/>
    <w:rsid w:val="00494671"/>
    <w:rsid w:val="00494826"/>
    <w:rsid w:val="004949D8"/>
    <w:rsid w:val="00494AF6"/>
    <w:rsid w:val="00494E75"/>
    <w:rsid w:val="00495071"/>
    <w:rsid w:val="004951B0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7E2"/>
    <w:rsid w:val="0049682E"/>
    <w:rsid w:val="00496BEF"/>
    <w:rsid w:val="00496DC2"/>
    <w:rsid w:val="00496E38"/>
    <w:rsid w:val="00496E55"/>
    <w:rsid w:val="00497106"/>
    <w:rsid w:val="004974F3"/>
    <w:rsid w:val="00497600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4A2"/>
    <w:rsid w:val="004A0746"/>
    <w:rsid w:val="004A08C9"/>
    <w:rsid w:val="004A0974"/>
    <w:rsid w:val="004A0E00"/>
    <w:rsid w:val="004A0F61"/>
    <w:rsid w:val="004A1437"/>
    <w:rsid w:val="004A1452"/>
    <w:rsid w:val="004A158D"/>
    <w:rsid w:val="004A15F7"/>
    <w:rsid w:val="004A1600"/>
    <w:rsid w:val="004A182F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F7E"/>
    <w:rsid w:val="004A40F9"/>
    <w:rsid w:val="004A4527"/>
    <w:rsid w:val="004A4625"/>
    <w:rsid w:val="004A46C0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83"/>
    <w:rsid w:val="004A6611"/>
    <w:rsid w:val="004A690C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90"/>
    <w:rsid w:val="004B012A"/>
    <w:rsid w:val="004B0164"/>
    <w:rsid w:val="004B01EA"/>
    <w:rsid w:val="004B0706"/>
    <w:rsid w:val="004B0739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BE2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05"/>
    <w:rsid w:val="004B3557"/>
    <w:rsid w:val="004B35E1"/>
    <w:rsid w:val="004B35EC"/>
    <w:rsid w:val="004B38D6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F6B"/>
    <w:rsid w:val="004B50E0"/>
    <w:rsid w:val="004B556C"/>
    <w:rsid w:val="004B55EC"/>
    <w:rsid w:val="004B5AE3"/>
    <w:rsid w:val="004B5B2C"/>
    <w:rsid w:val="004B5C33"/>
    <w:rsid w:val="004B612D"/>
    <w:rsid w:val="004B624C"/>
    <w:rsid w:val="004B6301"/>
    <w:rsid w:val="004B64EA"/>
    <w:rsid w:val="004B650B"/>
    <w:rsid w:val="004B6697"/>
    <w:rsid w:val="004B6939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346"/>
    <w:rsid w:val="004C0456"/>
    <w:rsid w:val="004C088A"/>
    <w:rsid w:val="004C09FD"/>
    <w:rsid w:val="004C0B5B"/>
    <w:rsid w:val="004C0C5C"/>
    <w:rsid w:val="004C0F99"/>
    <w:rsid w:val="004C1035"/>
    <w:rsid w:val="004C10AA"/>
    <w:rsid w:val="004C1125"/>
    <w:rsid w:val="004C12A0"/>
    <w:rsid w:val="004C130D"/>
    <w:rsid w:val="004C133A"/>
    <w:rsid w:val="004C13B9"/>
    <w:rsid w:val="004C1624"/>
    <w:rsid w:val="004C17DE"/>
    <w:rsid w:val="004C17FF"/>
    <w:rsid w:val="004C1905"/>
    <w:rsid w:val="004C19E4"/>
    <w:rsid w:val="004C1BA4"/>
    <w:rsid w:val="004C1ED8"/>
    <w:rsid w:val="004C2371"/>
    <w:rsid w:val="004C245B"/>
    <w:rsid w:val="004C2475"/>
    <w:rsid w:val="004C24B4"/>
    <w:rsid w:val="004C2832"/>
    <w:rsid w:val="004C2BC0"/>
    <w:rsid w:val="004C2F01"/>
    <w:rsid w:val="004C30D0"/>
    <w:rsid w:val="004C3472"/>
    <w:rsid w:val="004C34E8"/>
    <w:rsid w:val="004C3866"/>
    <w:rsid w:val="004C389A"/>
    <w:rsid w:val="004C38F7"/>
    <w:rsid w:val="004C3AD1"/>
    <w:rsid w:val="004C3C51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66C"/>
    <w:rsid w:val="004C5A41"/>
    <w:rsid w:val="004C5B40"/>
    <w:rsid w:val="004C5C44"/>
    <w:rsid w:val="004C5C84"/>
    <w:rsid w:val="004C5EF0"/>
    <w:rsid w:val="004C63D6"/>
    <w:rsid w:val="004C63E7"/>
    <w:rsid w:val="004C6424"/>
    <w:rsid w:val="004C655E"/>
    <w:rsid w:val="004C660B"/>
    <w:rsid w:val="004C6954"/>
    <w:rsid w:val="004C69B5"/>
    <w:rsid w:val="004C6A0E"/>
    <w:rsid w:val="004C6A4F"/>
    <w:rsid w:val="004C6D45"/>
    <w:rsid w:val="004C730E"/>
    <w:rsid w:val="004C75B8"/>
    <w:rsid w:val="004C7635"/>
    <w:rsid w:val="004C7739"/>
    <w:rsid w:val="004C7804"/>
    <w:rsid w:val="004C786E"/>
    <w:rsid w:val="004C7BDF"/>
    <w:rsid w:val="004C7D1D"/>
    <w:rsid w:val="004D0074"/>
    <w:rsid w:val="004D00CB"/>
    <w:rsid w:val="004D0274"/>
    <w:rsid w:val="004D04B9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7F6"/>
    <w:rsid w:val="004D1A0E"/>
    <w:rsid w:val="004D1A33"/>
    <w:rsid w:val="004D1C35"/>
    <w:rsid w:val="004D1D64"/>
    <w:rsid w:val="004D1DBB"/>
    <w:rsid w:val="004D1F5D"/>
    <w:rsid w:val="004D2085"/>
    <w:rsid w:val="004D2462"/>
    <w:rsid w:val="004D2474"/>
    <w:rsid w:val="004D27C4"/>
    <w:rsid w:val="004D2855"/>
    <w:rsid w:val="004D2870"/>
    <w:rsid w:val="004D2B24"/>
    <w:rsid w:val="004D2C9A"/>
    <w:rsid w:val="004D2E57"/>
    <w:rsid w:val="004D30AD"/>
    <w:rsid w:val="004D30D0"/>
    <w:rsid w:val="004D3100"/>
    <w:rsid w:val="004D3201"/>
    <w:rsid w:val="004D3251"/>
    <w:rsid w:val="004D3403"/>
    <w:rsid w:val="004D37E1"/>
    <w:rsid w:val="004D39CA"/>
    <w:rsid w:val="004D3BA6"/>
    <w:rsid w:val="004D3BF4"/>
    <w:rsid w:val="004D4048"/>
    <w:rsid w:val="004D40D5"/>
    <w:rsid w:val="004D442E"/>
    <w:rsid w:val="004D466C"/>
    <w:rsid w:val="004D46F0"/>
    <w:rsid w:val="004D4764"/>
    <w:rsid w:val="004D481E"/>
    <w:rsid w:val="004D48E3"/>
    <w:rsid w:val="004D4912"/>
    <w:rsid w:val="004D4968"/>
    <w:rsid w:val="004D4A8A"/>
    <w:rsid w:val="004D4ABF"/>
    <w:rsid w:val="004D4BBB"/>
    <w:rsid w:val="004D4CB6"/>
    <w:rsid w:val="004D4F8B"/>
    <w:rsid w:val="004D50CC"/>
    <w:rsid w:val="004D5411"/>
    <w:rsid w:val="004D5662"/>
    <w:rsid w:val="004D5728"/>
    <w:rsid w:val="004D58D1"/>
    <w:rsid w:val="004D59D0"/>
    <w:rsid w:val="004D5C98"/>
    <w:rsid w:val="004D5F02"/>
    <w:rsid w:val="004D602D"/>
    <w:rsid w:val="004D65BA"/>
    <w:rsid w:val="004D6708"/>
    <w:rsid w:val="004D6788"/>
    <w:rsid w:val="004D68C0"/>
    <w:rsid w:val="004D68E0"/>
    <w:rsid w:val="004D6B64"/>
    <w:rsid w:val="004D6B9C"/>
    <w:rsid w:val="004D6C1A"/>
    <w:rsid w:val="004D70E1"/>
    <w:rsid w:val="004D710C"/>
    <w:rsid w:val="004D766C"/>
    <w:rsid w:val="004D7885"/>
    <w:rsid w:val="004E0033"/>
    <w:rsid w:val="004E00F1"/>
    <w:rsid w:val="004E0102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923"/>
    <w:rsid w:val="004E1AB1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38B"/>
    <w:rsid w:val="004E340F"/>
    <w:rsid w:val="004E3579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3AE"/>
    <w:rsid w:val="004E5449"/>
    <w:rsid w:val="004E54B8"/>
    <w:rsid w:val="004E5710"/>
    <w:rsid w:val="004E5788"/>
    <w:rsid w:val="004E5856"/>
    <w:rsid w:val="004E58A5"/>
    <w:rsid w:val="004E5913"/>
    <w:rsid w:val="004E59D9"/>
    <w:rsid w:val="004E5C61"/>
    <w:rsid w:val="004E5E70"/>
    <w:rsid w:val="004E6158"/>
    <w:rsid w:val="004E6184"/>
    <w:rsid w:val="004E61CC"/>
    <w:rsid w:val="004E6331"/>
    <w:rsid w:val="004E6385"/>
    <w:rsid w:val="004E6463"/>
    <w:rsid w:val="004E655B"/>
    <w:rsid w:val="004E6746"/>
    <w:rsid w:val="004E687A"/>
    <w:rsid w:val="004E6CEA"/>
    <w:rsid w:val="004E6D1D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EFF"/>
    <w:rsid w:val="004F0012"/>
    <w:rsid w:val="004F004D"/>
    <w:rsid w:val="004F01B4"/>
    <w:rsid w:val="004F020A"/>
    <w:rsid w:val="004F024C"/>
    <w:rsid w:val="004F1165"/>
    <w:rsid w:val="004F12B3"/>
    <w:rsid w:val="004F133C"/>
    <w:rsid w:val="004F13D2"/>
    <w:rsid w:val="004F1443"/>
    <w:rsid w:val="004F152A"/>
    <w:rsid w:val="004F1633"/>
    <w:rsid w:val="004F17CA"/>
    <w:rsid w:val="004F180E"/>
    <w:rsid w:val="004F18ED"/>
    <w:rsid w:val="004F1A00"/>
    <w:rsid w:val="004F1AEF"/>
    <w:rsid w:val="004F2146"/>
    <w:rsid w:val="004F224B"/>
    <w:rsid w:val="004F2261"/>
    <w:rsid w:val="004F244A"/>
    <w:rsid w:val="004F24C4"/>
    <w:rsid w:val="004F256F"/>
    <w:rsid w:val="004F270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BE0"/>
    <w:rsid w:val="004F3C92"/>
    <w:rsid w:val="004F3DD1"/>
    <w:rsid w:val="004F40CC"/>
    <w:rsid w:val="004F4184"/>
    <w:rsid w:val="004F4388"/>
    <w:rsid w:val="004F4527"/>
    <w:rsid w:val="004F45E3"/>
    <w:rsid w:val="004F4639"/>
    <w:rsid w:val="004F49B5"/>
    <w:rsid w:val="004F4E53"/>
    <w:rsid w:val="004F5029"/>
    <w:rsid w:val="004F512B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71A8"/>
    <w:rsid w:val="004F735F"/>
    <w:rsid w:val="004F7373"/>
    <w:rsid w:val="004F73A5"/>
    <w:rsid w:val="004F769B"/>
    <w:rsid w:val="004F76A6"/>
    <w:rsid w:val="004F77E9"/>
    <w:rsid w:val="004F7970"/>
    <w:rsid w:val="004F7A14"/>
    <w:rsid w:val="004F7C51"/>
    <w:rsid w:val="004F7D17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3E"/>
    <w:rsid w:val="00500D57"/>
    <w:rsid w:val="0050109F"/>
    <w:rsid w:val="005010C4"/>
    <w:rsid w:val="0050132F"/>
    <w:rsid w:val="00501470"/>
    <w:rsid w:val="00501723"/>
    <w:rsid w:val="00501A8C"/>
    <w:rsid w:val="00501BFC"/>
    <w:rsid w:val="00501C76"/>
    <w:rsid w:val="00501CE2"/>
    <w:rsid w:val="00501D76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C83"/>
    <w:rsid w:val="00502FCA"/>
    <w:rsid w:val="00502FED"/>
    <w:rsid w:val="005030C8"/>
    <w:rsid w:val="005033EE"/>
    <w:rsid w:val="0050358A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89"/>
    <w:rsid w:val="00504639"/>
    <w:rsid w:val="00504BF5"/>
    <w:rsid w:val="00504C77"/>
    <w:rsid w:val="00504CBB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57F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722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B7"/>
    <w:rsid w:val="00512C63"/>
    <w:rsid w:val="00512D39"/>
    <w:rsid w:val="00513261"/>
    <w:rsid w:val="005135B1"/>
    <w:rsid w:val="00513B8C"/>
    <w:rsid w:val="00513C3F"/>
    <w:rsid w:val="00513F8F"/>
    <w:rsid w:val="00514045"/>
    <w:rsid w:val="00514367"/>
    <w:rsid w:val="00514574"/>
    <w:rsid w:val="005147E7"/>
    <w:rsid w:val="005149A2"/>
    <w:rsid w:val="00514CEB"/>
    <w:rsid w:val="00514CEE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6409"/>
    <w:rsid w:val="00516470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462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42E"/>
    <w:rsid w:val="00521572"/>
    <w:rsid w:val="00521947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48D"/>
    <w:rsid w:val="005237E7"/>
    <w:rsid w:val="0052381F"/>
    <w:rsid w:val="00523E18"/>
    <w:rsid w:val="00523F32"/>
    <w:rsid w:val="0052422C"/>
    <w:rsid w:val="005244D5"/>
    <w:rsid w:val="005249B0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ADF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1"/>
    <w:rsid w:val="00532292"/>
    <w:rsid w:val="00532462"/>
    <w:rsid w:val="00532879"/>
    <w:rsid w:val="005328D8"/>
    <w:rsid w:val="00532B0F"/>
    <w:rsid w:val="00532B16"/>
    <w:rsid w:val="00532B23"/>
    <w:rsid w:val="00532C9D"/>
    <w:rsid w:val="00532E51"/>
    <w:rsid w:val="0053300A"/>
    <w:rsid w:val="005331C0"/>
    <w:rsid w:val="00533215"/>
    <w:rsid w:val="00533296"/>
    <w:rsid w:val="005333AE"/>
    <w:rsid w:val="00533495"/>
    <w:rsid w:val="005334E4"/>
    <w:rsid w:val="00533886"/>
    <w:rsid w:val="005339E8"/>
    <w:rsid w:val="00533A50"/>
    <w:rsid w:val="00533B8D"/>
    <w:rsid w:val="00533C61"/>
    <w:rsid w:val="00533D70"/>
    <w:rsid w:val="00533F4E"/>
    <w:rsid w:val="005344D1"/>
    <w:rsid w:val="00534730"/>
    <w:rsid w:val="005347FB"/>
    <w:rsid w:val="00534853"/>
    <w:rsid w:val="005348D0"/>
    <w:rsid w:val="00534963"/>
    <w:rsid w:val="005349EB"/>
    <w:rsid w:val="00534A54"/>
    <w:rsid w:val="00534AA6"/>
    <w:rsid w:val="00534C7B"/>
    <w:rsid w:val="00534C83"/>
    <w:rsid w:val="00534E9E"/>
    <w:rsid w:val="00534EE4"/>
    <w:rsid w:val="00534F4C"/>
    <w:rsid w:val="005354AB"/>
    <w:rsid w:val="005357A8"/>
    <w:rsid w:val="005358A8"/>
    <w:rsid w:val="00535970"/>
    <w:rsid w:val="00535A27"/>
    <w:rsid w:val="00535B60"/>
    <w:rsid w:val="00535B6E"/>
    <w:rsid w:val="00535C49"/>
    <w:rsid w:val="00535D57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640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379"/>
    <w:rsid w:val="00542458"/>
    <w:rsid w:val="00542693"/>
    <w:rsid w:val="005426B0"/>
    <w:rsid w:val="005428DB"/>
    <w:rsid w:val="005429DA"/>
    <w:rsid w:val="00542B5F"/>
    <w:rsid w:val="00542D07"/>
    <w:rsid w:val="00542D10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BB"/>
    <w:rsid w:val="00547CC6"/>
    <w:rsid w:val="00547D71"/>
    <w:rsid w:val="00547D9B"/>
    <w:rsid w:val="00547F14"/>
    <w:rsid w:val="00547F8D"/>
    <w:rsid w:val="005501A6"/>
    <w:rsid w:val="005502E7"/>
    <w:rsid w:val="00550497"/>
    <w:rsid w:val="005505BA"/>
    <w:rsid w:val="0055088A"/>
    <w:rsid w:val="00550BB0"/>
    <w:rsid w:val="00550D42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81F"/>
    <w:rsid w:val="00551E52"/>
    <w:rsid w:val="00552038"/>
    <w:rsid w:val="0055233E"/>
    <w:rsid w:val="005523AD"/>
    <w:rsid w:val="00552569"/>
    <w:rsid w:val="00552699"/>
    <w:rsid w:val="005526F0"/>
    <w:rsid w:val="0055284D"/>
    <w:rsid w:val="005528E1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6A4"/>
    <w:rsid w:val="0055477D"/>
    <w:rsid w:val="005547CB"/>
    <w:rsid w:val="00554987"/>
    <w:rsid w:val="00554D8A"/>
    <w:rsid w:val="00554DF7"/>
    <w:rsid w:val="005551C7"/>
    <w:rsid w:val="005552B9"/>
    <w:rsid w:val="005554EA"/>
    <w:rsid w:val="00555520"/>
    <w:rsid w:val="00555575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9D2"/>
    <w:rsid w:val="00556B0F"/>
    <w:rsid w:val="00557089"/>
    <w:rsid w:val="005570E7"/>
    <w:rsid w:val="0055717B"/>
    <w:rsid w:val="0055718D"/>
    <w:rsid w:val="00557464"/>
    <w:rsid w:val="00557637"/>
    <w:rsid w:val="0055771C"/>
    <w:rsid w:val="00557790"/>
    <w:rsid w:val="00557A2C"/>
    <w:rsid w:val="00557B20"/>
    <w:rsid w:val="00557B63"/>
    <w:rsid w:val="00557CAB"/>
    <w:rsid w:val="00557D87"/>
    <w:rsid w:val="00557FB7"/>
    <w:rsid w:val="00560029"/>
    <w:rsid w:val="00560278"/>
    <w:rsid w:val="005603F4"/>
    <w:rsid w:val="00560466"/>
    <w:rsid w:val="005607B8"/>
    <w:rsid w:val="00560817"/>
    <w:rsid w:val="0056088A"/>
    <w:rsid w:val="00560AC9"/>
    <w:rsid w:val="00560D42"/>
    <w:rsid w:val="00560DF6"/>
    <w:rsid w:val="00560EFF"/>
    <w:rsid w:val="00560F99"/>
    <w:rsid w:val="005611FF"/>
    <w:rsid w:val="00561250"/>
    <w:rsid w:val="0056134D"/>
    <w:rsid w:val="00561A95"/>
    <w:rsid w:val="00561BE7"/>
    <w:rsid w:val="00561BF6"/>
    <w:rsid w:val="00561C41"/>
    <w:rsid w:val="00561C9B"/>
    <w:rsid w:val="00561FFA"/>
    <w:rsid w:val="00562213"/>
    <w:rsid w:val="00562485"/>
    <w:rsid w:val="0056249D"/>
    <w:rsid w:val="005624CF"/>
    <w:rsid w:val="005625AD"/>
    <w:rsid w:val="00562757"/>
    <w:rsid w:val="005627C0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7FA"/>
    <w:rsid w:val="0056387B"/>
    <w:rsid w:val="00563958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2F"/>
    <w:rsid w:val="005650E4"/>
    <w:rsid w:val="0056518E"/>
    <w:rsid w:val="00565586"/>
    <w:rsid w:val="005657DD"/>
    <w:rsid w:val="00565C36"/>
    <w:rsid w:val="00565D94"/>
    <w:rsid w:val="00565DA2"/>
    <w:rsid w:val="00565E25"/>
    <w:rsid w:val="005663E5"/>
    <w:rsid w:val="00566548"/>
    <w:rsid w:val="005665C8"/>
    <w:rsid w:val="00566739"/>
    <w:rsid w:val="00566A12"/>
    <w:rsid w:val="00566A2A"/>
    <w:rsid w:val="00566D7C"/>
    <w:rsid w:val="00566E10"/>
    <w:rsid w:val="00566F94"/>
    <w:rsid w:val="00566FDD"/>
    <w:rsid w:val="0056719E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9B"/>
    <w:rsid w:val="005701BD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9F4"/>
    <w:rsid w:val="00571B71"/>
    <w:rsid w:val="00571C72"/>
    <w:rsid w:val="005720F6"/>
    <w:rsid w:val="00572170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995"/>
    <w:rsid w:val="00572DEC"/>
    <w:rsid w:val="00572F26"/>
    <w:rsid w:val="00572F41"/>
    <w:rsid w:val="005730FF"/>
    <w:rsid w:val="00573321"/>
    <w:rsid w:val="005735D5"/>
    <w:rsid w:val="005735E0"/>
    <w:rsid w:val="0057380A"/>
    <w:rsid w:val="00573843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BEF"/>
    <w:rsid w:val="00576C37"/>
    <w:rsid w:val="00576CA4"/>
    <w:rsid w:val="00577368"/>
    <w:rsid w:val="005773DD"/>
    <w:rsid w:val="005773FF"/>
    <w:rsid w:val="00577540"/>
    <w:rsid w:val="005777AC"/>
    <w:rsid w:val="00577864"/>
    <w:rsid w:val="005778AE"/>
    <w:rsid w:val="00577B71"/>
    <w:rsid w:val="00577B7A"/>
    <w:rsid w:val="00577C5B"/>
    <w:rsid w:val="00577CC2"/>
    <w:rsid w:val="00577EA4"/>
    <w:rsid w:val="00577EB4"/>
    <w:rsid w:val="005800F9"/>
    <w:rsid w:val="0058026C"/>
    <w:rsid w:val="005803F3"/>
    <w:rsid w:val="005809DE"/>
    <w:rsid w:val="00580ACD"/>
    <w:rsid w:val="00580B24"/>
    <w:rsid w:val="00580CB6"/>
    <w:rsid w:val="00580E05"/>
    <w:rsid w:val="00581081"/>
    <w:rsid w:val="0058120D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6B8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63"/>
    <w:rsid w:val="005837B4"/>
    <w:rsid w:val="00583C7A"/>
    <w:rsid w:val="00583D56"/>
    <w:rsid w:val="00583DEF"/>
    <w:rsid w:val="00583E78"/>
    <w:rsid w:val="005841EB"/>
    <w:rsid w:val="005843F1"/>
    <w:rsid w:val="00584496"/>
    <w:rsid w:val="005845C7"/>
    <w:rsid w:val="005846B7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C3A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0F6"/>
    <w:rsid w:val="00590674"/>
    <w:rsid w:val="0059075C"/>
    <w:rsid w:val="00590997"/>
    <w:rsid w:val="005909AD"/>
    <w:rsid w:val="00590BF6"/>
    <w:rsid w:val="00590C31"/>
    <w:rsid w:val="00590CDA"/>
    <w:rsid w:val="00590FE4"/>
    <w:rsid w:val="005911B3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2F5F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81A"/>
    <w:rsid w:val="0059486C"/>
    <w:rsid w:val="005949A9"/>
    <w:rsid w:val="00594C83"/>
    <w:rsid w:val="00594C97"/>
    <w:rsid w:val="00594E3F"/>
    <w:rsid w:val="00594EF8"/>
    <w:rsid w:val="00595092"/>
    <w:rsid w:val="0059513A"/>
    <w:rsid w:val="0059514A"/>
    <w:rsid w:val="0059518A"/>
    <w:rsid w:val="00595275"/>
    <w:rsid w:val="00595308"/>
    <w:rsid w:val="005955FC"/>
    <w:rsid w:val="00595696"/>
    <w:rsid w:val="00595777"/>
    <w:rsid w:val="00595C7B"/>
    <w:rsid w:val="00595D52"/>
    <w:rsid w:val="00595DA2"/>
    <w:rsid w:val="00595E51"/>
    <w:rsid w:val="00595E99"/>
    <w:rsid w:val="005960E4"/>
    <w:rsid w:val="00596142"/>
    <w:rsid w:val="00596308"/>
    <w:rsid w:val="0059686E"/>
    <w:rsid w:val="005968C4"/>
    <w:rsid w:val="00596924"/>
    <w:rsid w:val="005969BA"/>
    <w:rsid w:val="00596A80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C6"/>
    <w:rsid w:val="005A2001"/>
    <w:rsid w:val="005A2155"/>
    <w:rsid w:val="005A2229"/>
    <w:rsid w:val="005A229A"/>
    <w:rsid w:val="005A23BE"/>
    <w:rsid w:val="005A24A7"/>
    <w:rsid w:val="005A24CC"/>
    <w:rsid w:val="005A2B3C"/>
    <w:rsid w:val="005A2BA7"/>
    <w:rsid w:val="005A2F25"/>
    <w:rsid w:val="005A320D"/>
    <w:rsid w:val="005A3330"/>
    <w:rsid w:val="005A36E3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94C"/>
    <w:rsid w:val="005A4ADA"/>
    <w:rsid w:val="005A4CD5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A3A"/>
    <w:rsid w:val="005A6D02"/>
    <w:rsid w:val="005A6E83"/>
    <w:rsid w:val="005A6E87"/>
    <w:rsid w:val="005A7093"/>
    <w:rsid w:val="005A7210"/>
    <w:rsid w:val="005A73AD"/>
    <w:rsid w:val="005A740B"/>
    <w:rsid w:val="005A79AD"/>
    <w:rsid w:val="005A7A16"/>
    <w:rsid w:val="005A7A9C"/>
    <w:rsid w:val="005A7F72"/>
    <w:rsid w:val="005B0459"/>
    <w:rsid w:val="005B0463"/>
    <w:rsid w:val="005B04AF"/>
    <w:rsid w:val="005B05E1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53"/>
    <w:rsid w:val="005B1568"/>
    <w:rsid w:val="005B15F4"/>
    <w:rsid w:val="005B1640"/>
    <w:rsid w:val="005B16CC"/>
    <w:rsid w:val="005B18BB"/>
    <w:rsid w:val="005B193B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6BD"/>
    <w:rsid w:val="005B583C"/>
    <w:rsid w:val="005B5A40"/>
    <w:rsid w:val="005B5A55"/>
    <w:rsid w:val="005B5B7E"/>
    <w:rsid w:val="005B5C5C"/>
    <w:rsid w:val="005B5EF9"/>
    <w:rsid w:val="005B5F04"/>
    <w:rsid w:val="005B5FC4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54D"/>
    <w:rsid w:val="005B7754"/>
    <w:rsid w:val="005B77C2"/>
    <w:rsid w:val="005B77DE"/>
    <w:rsid w:val="005B7824"/>
    <w:rsid w:val="005B79F5"/>
    <w:rsid w:val="005B7A4C"/>
    <w:rsid w:val="005B7A5C"/>
    <w:rsid w:val="005B7C99"/>
    <w:rsid w:val="005B7E35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0FD8"/>
    <w:rsid w:val="005C1225"/>
    <w:rsid w:val="005C1297"/>
    <w:rsid w:val="005C12D9"/>
    <w:rsid w:val="005C132F"/>
    <w:rsid w:val="005C133C"/>
    <w:rsid w:val="005C164A"/>
    <w:rsid w:val="005C16AA"/>
    <w:rsid w:val="005C1752"/>
    <w:rsid w:val="005C17C4"/>
    <w:rsid w:val="005C1BF2"/>
    <w:rsid w:val="005C1E1B"/>
    <w:rsid w:val="005C1F99"/>
    <w:rsid w:val="005C2144"/>
    <w:rsid w:val="005C247C"/>
    <w:rsid w:val="005C256F"/>
    <w:rsid w:val="005C2636"/>
    <w:rsid w:val="005C2869"/>
    <w:rsid w:val="005C2BE3"/>
    <w:rsid w:val="005C2D0E"/>
    <w:rsid w:val="005C2D32"/>
    <w:rsid w:val="005C2DAD"/>
    <w:rsid w:val="005C30DB"/>
    <w:rsid w:val="005C3118"/>
    <w:rsid w:val="005C33AD"/>
    <w:rsid w:val="005C36A2"/>
    <w:rsid w:val="005C376D"/>
    <w:rsid w:val="005C39AE"/>
    <w:rsid w:val="005C3CBC"/>
    <w:rsid w:val="005C3EBA"/>
    <w:rsid w:val="005C3F2F"/>
    <w:rsid w:val="005C408F"/>
    <w:rsid w:val="005C4113"/>
    <w:rsid w:val="005C41C6"/>
    <w:rsid w:val="005C42FB"/>
    <w:rsid w:val="005C435B"/>
    <w:rsid w:val="005C46BF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62C"/>
    <w:rsid w:val="005C66F9"/>
    <w:rsid w:val="005C69FA"/>
    <w:rsid w:val="005C6B26"/>
    <w:rsid w:val="005C6CDA"/>
    <w:rsid w:val="005C76FB"/>
    <w:rsid w:val="005C772B"/>
    <w:rsid w:val="005C7A54"/>
    <w:rsid w:val="005C7BB8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12DC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4043"/>
    <w:rsid w:val="005D4470"/>
    <w:rsid w:val="005D46B4"/>
    <w:rsid w:val="005D46E9"/>
    <w:rsid w:val="005D4906"/>
    <w:rsid w:val="005D49D1"/>
    <w:rsid w:val="005D4DFA"/>
    <w:rsid w:val="005D5012"/>
    <w:rsid w:val="005D50E7"/>
    <w:rsid w:val="005D5180"/>
    <w:rsid w:val="005D5239"/>
    <w:rsid w:val="005D5272"/>
    <w:rsid w:val="005D534A"/>
    <w:rsid w:val="005D5527"/>
    <w:rsid w:val="005D55BB"/>
    <w:rsid w:val="005D5933"/>
    <w:rsid w:val="005D5A34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C8B"/>
    <w:rsid w:val="005D6DF4"/>
    <w:rsid w:val="005D6E1C"/>
    <w:rsid w:val="005D6F57"/>
    <w:rsid w:val="005D7458"/>
    <w:rsid w:val="005D74F8"/>
    <w:rsid w:val="005D7539"/>
    <w:rsid w:val="005D76F4"/>
    <w:rsid w:val="005D7778"/>
    <w:rsid w:val="005D7E04"/>
    <w:rsid w:val="005D7E52"/>
    <w:rsid w:val="005D7EB9"/>
    <w:rsid w:val="005E0082"/>
    <w:rsid w:val="005E06E1"/>
    <w:rsid w:val="005E07FF"/>
    <w:rsid w:val="005E0830"/>
    <w:rsid w:val="005E0899"/>
    <w:rsid w:val="005E0951"/>
    <w:rsid w:val="005E0AFE"/>
    <w:rsid w:val="005E0BEE"/>
    <w:rsid w:val="005E0C31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23AF"/>
    <w:rsid w:val="005E2490"/>
    <w:rsid w:val="005E25D2"/>
    <w:rsid w:val="005E3035"/>
    <w:rsid w:val="005E3096"/>
    <w:rsid w:val="005E35FD"/>
    <w:rsid w:val="005E383F"/>
    <w:rsid w:val="005E3A06"/>
    <w:rsid w:val="005E3B77"/>
    <w:rsid w:val="005E3BEE"/>
    <w:rsid w:val="005E3C09"/>
    <w:rsid w:val="005E3C12"/>
    <w:rsid w:val="005E3E20"/>
    <w:rsid w:val="005E3FE1"/>
    <w:rsid w:val="005E3FFF"/>
    <w:rsid w:val="005E432C"/>
    <w:rsid w:val="005E43AD"/>
    <w:rsid w:val="005E44B2"/>
    <w:rsid w:val="005E44EE"/>
    <w:rsid w:val="005E4502"/>
    <w:rsid w:val="005E46D3"/>
    <w:rsid w:val="005E48F7"/>
    <w:rsid w:val="005E4CCB"/>
    <w:rsid w:val="005E52C1"/>
    <w:rsid w:val="005E545D"/>
    <w:rsid w:val="005E554B"/>
    <w:rsid w:val="005E5563"/>
    <w:rsid w:val="005E55E2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ABF"/>
    <w:rsid w:val="005E6AFB"/>
    <w:rsid w:val="005E6D39"/>
    <w:rsid w:val="005E7162"/>
    <w:rsid w:val="005E7457"/>
    <w:rsid w:val="005E7556"/>
    <w:rsid w:val="005E7698"/>
    <w:rsid w:val="005E7701"/>
    <w:rsid w:val="005E7849"/>
    <w:rsid w:val="005E78A2"/>
    <w:rsid w:val="005E7A8C"/>
    <w:rsid w:val="005E7F15"/>
    <w:rsid w:val="005F0027"/>
    <w:rsid w:val="005F0197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392"/>
    <w:rsid w:val="005F143E"/>
    <w:rsid w:val="005F1579"/>
    <w:rsid w:val="005F1A5D"/>
    <w:rsid w:val="005F1C88"/>
    <w:rsid w:val="005F1FE4"/>
    <w:rsid w:val="005F2517"/>
    <w:rsid w:val="005F2528"/>
    <w:rsid w:val="005F354D"/>
    <w:rsid w:val="005F369B"/>
    <w:rsid w:val="005F3730"/>
    <w:rsid w:val="005F3884"/>
    <w:rsid w:val="005F3955"/>
    <w:rsid w:val="005F39EC"/>
    <w:rsid w:val="005F3C98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6D9"/>
    <w:rsid w:val="005F4950"/>
    <w:rsid w:val="005F4CA6"/>
    <w:rsid w:val="005F4D16"/>
    <w:rsid w:val="005F4D97"/>
    <w:rsid w:val="005F4FF8"/>
    <w:rsid w:val="005F5063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4FD"/>
    <w:rsid w:val="005F660A"/>
    <w:rsid w:val="005F6697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516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69D"/>
    <w:rsid w:val="0060176C"/>
    <w:rsid w:val="0060194E"/>
    <w:rsid w:val="00601ACD"/>
    <w:rsid w:val="00601C9A"/>
    <w:rsid w:val="00601E1B"/>
    <w:rsid w:val="00601FCD"/>
    <w:rsid w:val="00602354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773"/>
    <w:rsid w:val="00606937"/>
    <w:rsid w:val="00606A06"/>
    <w:rsid w:val="00606B0C"/>
    <w:rsid w:val="00606E65"/>
    <w:rsid w:val="006074B1"/>
    <w:rsid w:val="00607596"/>
    <w:rsid w:val="0060764C"/>
    <w:rsid w:val="0060795F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9BD"/>
    <w:rsid w:val="00610B78"/>
    <w:rsid w:val="00610D8D"/>
    <w:rsid w:val="00610F1C"/>
    <w:rsid w:val="00611062"/>
    <w:rsid w:val="0061113B"/>
    <w:rsid w:val="00611256"/>
    <w:rsid w:val="006112E3"/>
    <w:rsid w:val="006113A9"/>
    <w:rsid w:val="00611C3D"/>
    <w:rsid w:val="00611C82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8D3"/>
    <w:rsid w:val="006138D8"/>
    <w:rsid w:val="00613A55"/>
    <w:rsid w:val="00614016"/>
    <w:rsid w:val="00614064"/>
    <w:rsid w:val="006140AE"/>
    <w:rsid w:val="00614136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75E"/>
    <w:rsid w:val="00616885"/>
    <w:rsid w:val="00616B0B"/>
    <w:rsid w:val="00616C27"/>
    <w:rsid w:val="00616F90"/>
    <w:rsid w:val="00617004"/>
    <w:rsid w:val="0061717B"/>
    <w:rsid w:val="0061717F"/>
    <w:rsid w:val="006175CF"/>
    <w:rsid w:val="006175EE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00"/>
    <w:rsid w:val="006220A5"/>
    <w:rsid w:val="006222DE"/>
    <w:rsid w:val="0062251E"/>
    <w:rsid w:val="0062257C"/>
    <w:rsid w:val="00622717"/>
    <w:rsid w:val="00622A76"/>
    <w:rsid w:val="00622F29"/>
    <w:rsid w:val="00622F4D"/>
    <w:rsid w:val="00623427"/>
    <w:rsid w:val="0062347B"/>
    <w:rsid w:val="006236C8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E1"/>
    <w:rsid w:val="006254E5"/>
    <w:rsid w:val="00625B24"/>
    <w:rsid w:val="00625F4F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333"/>
    <w:rsid w:val="0063037C"/>
    <w:rsid w:val="0063059B"/>
    <w:rsid w:val="00630818"/>
    <w:rsid w:val="00630831"/>
    <w:rsid w:val="006309AC"/>
    <w:rsid w:val="00630B00"/>
    <w:rsid w:val="00631007"/>
    <w:rsid w:val="006310FA"/>
    <w:rsid w:val="006311CF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594"/>
    <w:rsid w:val="006326BC"/>
    <w:rsid w:val="00632763"/>
    <w:rsid w:val="00632858"/>
    <w:rsid w:val="00632927"/>
    <w:rsid w:val="00632A0E"/>
    <w:rsid w:val="00632A4C"/>
    <w:rsid w:val="00632E16"/>
    <w:rsid w:val="00632E56"/>
    <w:rsid w:val="00632EEF"/>
    <w:rsid w:val="0063305B"/>
    <w:rsid w:val="0063309C"/>
    <w:rsid w:val="00633142"/>
    <w:rsid w:val="006331AF"/>
    <w:rsid w:val="006331CA"/>
    <w:rsid w:val="0063339D"/>
    <w:rsid w:val="006333DE"/>
    <w:rsid w:val="006335EF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76"/>
    <w:rsid w:val="00636B90"/>
    <w:rsid w:val="00636DB8"/>
    <w:rsid w:val="0063720A"/>
    <w:rsid w:val="00637268"/>
    <w:rsid w:val="0063739E"/>
    <w:rsid w:val="006373C7"/>
    <w:rsid w:val="006373EB"/>
    <w:rsid w:val="00637405"/>
    <w:rsid w:val="00637443"/>
    <w:rsid w:val="00637763"/>
    <w:rsid w:val="00637E00"/>
    <w:rsid w:val="00637F23"/>
    <w:rsid w:val="006401C6"/>
    <w:rsid w:val="00640207"/>
    <w:rsid w:val="00640222"/>
    <w:rsid w:val="00640826"/>
    <w:rsid w:val="0064087E"/>
    <w:rsid w:val="006409CE"/>
    <w:rsid w:val="006409F3"/>
    <w:rsid w:val="00640C6B"/>
    <w:rsid w:val="00641061"/>
    <w:rsid w:val="006411AF"/>
    <w:rsid w:val="006411DF"/>
    <w:rsid w:val="0064131A"/>
    <w:rsid w:val="006416F7"/>
    <w:rsid w:val="006418DA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3286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3BB"/>
    <w:rsid w:val="00644511"/>
    <w:rsid w:val="006446BF"/>
    <w:rsid w:val="0064484E"/>
    <w:rsid w:val="0064486C"/>
    <w:rsid w:val="00644907"/>
    <w:rsid w:val="00644A08"/>
    <w:rsid w:val="00644A30"/>
    <w:rsid w:val="00644A48"/>
    <w:rsid w:val="00644E60"/>
    <w:rsid w:val="00644EC4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7DD"/>
    <w:rsid w:val="00646A1C"/>
    <w:rsid w:val="00646C19"/>
    <w:rsid w:val="00646EE5"/>
    <w:rsid w:val="00646F54"/>
    <w:rsid w:val="0064748F"/>
    <w:rsid w:val="006475D6"/>
    <w:rsid w:val="006476FE"/>
    <w:rsid w:val="006477A7"/>
    <w:rsid w:val="006478AC"/>
    <w:rsid w:val="00647ABB"/>
    <w:rsid w:val="00647BB0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A0"/>
    <w:rsid w:val="006522F1"/>
    <w:rsid w:val="00652903"/>
    <w:rsid w:val="00652D99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188"/>
    <w:rsid w:val="00655223"/>
    <w:rsid w:val="00655780"/>
    <w:rsid w:val="00655802"/>
    <w:rsid w:val="006558FC"/>
    <w:rsid w:val="0065594D"/>
    <w:rsid w:val="00655B1D"/>
    <w:rsid w:val="00655B8A"/>
    <w:rsid w:val="00655CFB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398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20FF"/>
    <w:rsid w:val="00662166"/>
    <w:rsid w:val="00662234"/>
    <w:rsid w:val="00662288"/>
    <w:rsid w:val="00662638"/>
    <w:rsid w:val="00662DBE"/>
    <w:rsid w:val="00662F83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D05"/>
    <w:rsid w:val="00664F04"/>
    <w:rsid w:val="00665229"/>
    <w:rsid w:val="00665316"/>
    <w:rsid w:val="006654E8"/>
    <w:rsid w:val="006654F9"/>
    <w:rsid w:val="0066568F"/>
    <w:rsid w:val="006657D4"/>
    <w:rsid w:val="00665CCE"/>
    <w:rsid w:val="00665E63"/>
    <w:rsid w:val="00665ECD"/>
    <w:rsid w:val="00666140"/>
    <w:rsid w:val="00666152"/>
    <w:rsid w:val="006662C4"/>
    <w:rsid w:val="0066692E"/>
    <w:rsid w:val="00666DDB"/>
    <w:rsid w:val="00666E14"/>
    <w:rsid w:val="00666E49"/>
    <w:rsid w:val="00666E6A"/>
    <w:rsid w:val="00666F2A"/>
    <w:rsid w:val="00666FE3"/>
    <w:rsid w:val="006670CC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6AC"/>
    <w:rsid w:val="00671A0D"/>
    <w:rsid w:val="00671B4F"/>
    <w:rsid w:val="00671BA7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E29"/>
    <w:rsid w:val="0067328A"/>
    <w:rsid w:val="00673319"/>
    <w:rsid w:val="0067348E"/>
    <w:rsid w:val="006734CF"/>
    <w:rsid w:val="006735BC"/>
    <w:rsid w:val="006735C5"/>
    <w:rsid w:val="006738C1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8B"/>
    <w:rsid w:val="0067439E"/>
    <w:rsid w:val="00674460"/>
    <w:rsid w:val="0067476F"/>
    <w:rsid w:val="00674CAB"/>
    <w:rsid w:val="00675367"/>
    <w:rsid w:val="0067538E"/>
    <w:rsid w:val="006753AF"/>
    <w:rsid w:val="006754D4"/>
    <w:rsid w:val="00675510"/>
    <w:rsid w:val="00675652"/>
    <w:rsid w:val="006756CE"/>
    <w:rsid w:val="006757BC"/>
    <w:rsid w:val="006758E5"/>
    <w:rsid w:val="00675985"/>
    <w:rsid w:val="00675C23"/>
    <w:rsid w:val="00675C45"/>
    <w:rsid w:val="00675ECB"/>
    <w:rsid w:val="00675FD2"/>
    <w:rsid w:val="006760AB"/>
    <w:rsid w:val="0067649C"/>
    <w:rsid w:val="00676672"/>
    <w:rsid w:val="006767B8"/>
    <w:rsid w:val="00676BD7"/>
    <w:rsid w:val="00676BE2"/>
    <w:rsid w:val="00677337"/>
    <w:rsid w:val="00677725"/>
    <w:rsid w:val="006779E1"/>
    <w:rsid w:val="006779EB"/>
    <w:rsid w:val="00677AF7"/>
    <w:rsid w:val="00677BFF"/>
    <w:rsid w:val="00677D34"/>
    <w:rsid w:val="00677D7D"/>
    <w:rsid w:val="00677F10"/>
    <w:rsid w:val="006800C5"/>
    <w:rsid w:val="0068013A"/>
    <w:rsid w:val="006802AC"/>
    <w:rsid w:val="00680627"/>
    <w:rsid w:val="0068066A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6E"/>
    <w:rsid w:val="00682085"/>
    <w:rsid w:val="006820C0"/>
    <w:rsid w:val="0068226B"/>
    <w:rsid w:val="006822FA"/>
    <w:rsid w:val="006825EC"/>
    <w:rsid w:val="00682E47"/>
    <w:rsid w:val="00682ED3"/>
    <w:rsid w:val="006830A0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C9"/>
    <w:rsid w:val="00684D06"/>
    <w:rsid w:val="00684DCF"/>
    <w:rsid w:val="0068537A"/>
    <w:rsid w:val="006853FF"/>
    <w:rsid w:val="00685645"/>
    <w:rsid w:val="00685725"/>
    <w:rsid w:val="00685834"/>
    <w:rsid w:val="00685892"/>
    <w:rsid w:val="00685B47"/>
    <w:rsid w:val="00685C2F"/>
    <w:rsid w:val="00685D3B"/>
    <w:rsid w:val="00685DB7"/>
    <w:rsid w:val="006861B3"/>
    <w:rsid w:val="0068623E"/>
    <w:rsid w:val="006862D7"/>
    <w:rsid w:val="00686366"/>
    <w:rsid w:val="00686444"/>
    <w:rsid w:val="00686527"/>
    <w:rsid w:val="0068653A"/>
    <w:rsid w:val="00686918"/>
    <w:rsid w:val="00686A14"/>
    <w:rsid w:val="00686AD4"/>
    <w:rsid w:val="00686B5D"/>
    <w:rsid w:val="00686DAD"/>
    <w:rsid w:val="00686FAD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205"/>
    <w:rsid w:val="0069092D"/>
    <w:rsid w:val="00690D12"/>
    <w:rsid w:val="00690E62"/>
    <w:rsid w:val="00690E6F"/>
    <w:rsid w:val="00690EFD"/>
    <w:rsid w:val="00690F0E"/>
    <w:rsid w:val="006914FB"/>
    <w:rsid w:val="006919C5"/>
    <w:rsid w:val="00691A8B"/>
    <w:rsid w:val="006920C3"/>
    <w:rsid w:val="006921FA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E1F"/>
    <w:rsid w:val="00694E55"/>
    <w:rsid w:val="00694EFA"/>
    <w:rsid w:val="006951E3"/>
    <w:rsid w:val="00695227"/>
    <w:rsid w:val="00695314"/>
    <w:rsid w:val="006958A7"/>
    <w:rsid w:val="00695900"/>
    <w:rsid w:val="00695D23"/>
    <w:rsid w:val="00695D4C"/>
    <w:rsid w:val="00695E36"/>
    <w:rsid w:val="00696244"/>
    <w:rsid w:val="00696441"/>
    <w:rsid w:val="0069677F"/>
    <w:rsid w:val="006969D6"/>
    <w:rsid w:val="00696B37"/>
    <w:rsid w:val="00696B6A"/>
    <w:rsid w:val="00696C3D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C0A"/>
    <w:rsid w:val="006A11E0"/>
    <w:rsid w:val="006A18DD"/>
    <w:rsid w:val="006A20BD"/>
    <w:rsid w:val="006A2266"/>
    <w:rsid w:val="006A2297"/>
    <w:rsid w:val="006A2312"/>
    <w:rsid w:val="006A2347"/>
    <w:rsid w:val="006A24B3"/>
    <w:rsid w:val="006A255C"/>
    <w:rsid w:val="006A2811"/>
    <w:rsid w:val="006A2947"/>
    <w:rsid w:val="006A2BF5"/>
    <w:rsid w:val="006A2D0E"/>
    <w:rsid w:val="006A2E66"/>
    <w:rsid w:val="006A2FFF"/>
    <w:rsid w:val="006A30E8"/>
    <w:rsid w:val="006A312C"/>
    <w:rsid w:val="006A3227"/>
    <w:rsid w:val="006A3396"/>
    <w:rsid w:val="006A39BE"/>
    <w:rsid w:val="006A39BF"/>
    <w:rsid w:val="006A3A83"/>
    <w:rsid w:val="006A3F94"/>
    <w:rsid w:val="006A40D0"/>
    <w:rsid w:val="006A410C"/>
    <w:rsid w:val="006A4113"/>
    <w:rsid w:val="006A4674"/>
    <w:rsid w:val="006A47BB"/>
    <w:rsid w:val="006A494F"/>
    <w:rsid w:val="006A49B5"/>
    <w:rsid w:val="006A4FF3"/>
    <w:rsid w:val="006A5162"/>
    <w:rsid w:val="006A585E"/>
    <w:rsid w:val="006A5911"/>
    <w:rsid w:val="006A592E"/>
    <w:rsid w:val="006A5A45"/>
    <w:rsid w:val="006A5B96"/>
    <w:rsid w:val="006A5CA3"/>
    <w:rsid w:val="006A5D5C"/>
    <w:rsid w:val="006A5DFF"/>
    <w:rsid w:val="006A5E26"/>
    <w:rsid w:val="006A629D"/>
    <w:rsid w:val="006A62AC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31F"/>
    <w:rsid w:val="006B0489"/>
    <w:rsid w:val="006B05F5"/>
    <w:rsid w:val="006B0864"/>
    <w:rsid w:val="006B090A"/>
    <w:rsid w:val="006B0A30"/>
    <w:rsid w:val="006B0BEA"/>
    <w:rsid w:val="006B0D8E"/>
    <w:rsid w:val="006B0EA2"/>
    <w:rsid w:val="006B102A"/>
    <w:rsid w:val="006B1213"/>
    <w:rsid w:val="006B1577"/>
    <w:rsid w:val="006B163E"/>
    <w:rsid w:val="006B166D"/>
    <w:rsid w:val="006B16EE"/>
    <w:rsid w:val="006B17F5"/>
    <w:rsid w:val="006B19B2"/>
    <w:rsid w:val="006B19ED"/>
    <w:rsid w:val="006B1A07"/>
    <w:rsid w:val="006B1A89"/>
    <w:rsid w:val="006B1CC7"/>
    <w:rsid w:val="006B1DA2"/>
    <w:rsid w:val="006B1F5F"/>
    <w:rsid w:val="006B2008"/>
    <w:rsid w:val="006B20FF"/>
    <w:rsid w:val="006B2143"/>
    <w:rsid w:val="006B216B"/>
    <w:rsid w:val="006B21E9"/>
    <w:rsid w:val="006B242D"/>
    <w:rsid w:val="006B2431"/>
    <w:rsid w:val="006B2922"/>
    <w:rsid w:val="006B29A6"/>
    <w:rsid w:val="006B3018"/>
    <w:rsid w:val="006B348C"/>
    <w:rsid w:val="006B3493"/>
    <w:rsid w:val="006B3662"/>
    <w:rsid w:val="006B370D"/>
    <w:rsid w:val="006B3843"/>
    <w:rsid w:val="006B38B8"/>
    <w:rsid w:val="006B393F"/>
    <w:rsid w:val="006B3A88"/>
    <w:rsid w:val="006B3AC3"/>
    <w:rsid w:val="006B3B64"/>
    <w:rsid w:val="006B3B99"/>
    <w:rsid w:val="006B3CD2"/>
    <w:rsid w:val="006B3E55"/>
    <w:rsid w:val="006B401E"/>
    <w:rsid w:val="006B47D1"/>
    <w:rsid w:val="006B48C9"/>
    <w:rsid w:val="006B4D21"/>
    <w:rsid w:val="006B4E16"/>
    <w:rsid w:val="006B4E5B"/>
    <w:rsid w:val="006B4FED"/>
    <w:rsid w:val="006B503D"/>
    <w:rsid w:val="006B50C0"/>
    <w:rsid w:val="006B5111"/>
    <w:rsid w:val="006B5B2A"/>
    <w:rsid w:val="006B609F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864"/>
    <w:rsid w:val="006B79EA"/>
    <w:rsid w:val="006B7C2E"/>
    <w:rsid w:val="006C03B2"/>
    <w:rsid w:val="006C050B"/>
    <w:rsid w:val="006C0831"/>
    <w:rsid w:val="006C08E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13D"/>
    <w:rsid w:val="006C3309"/>
    <w:rsid w:val="006C332A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0BF"/>
    <w:rsid w:val="006C6162"/>
    <w:rsid w:val="006C6287"/>
    <w:rsid w:val="006C64F9"/>
    <w:rsid w:val="006C654C"/>
    <w:rsid w:val="006C677C"/>
    <w:rsid w:val="006C6CEA"/>
    <w:rsid w:val="006C6E92"/>
    <w:rsid w:val="006C6EA9"/>
    <w:rsid w:val="006C6F3C"/>
    <w:rsid w:val="006C7305"/>
    <w:rsid w:val="006C7347"/>
    <w:rsid w:val="006C74BB"/>
    <w:rsid w:val="006C7547"/>
    <w:rsid w:val="006C75C9"/>
    <w:rsid w:val="006C7CAC"/>
    <w:rsid w:val="006C7F29"/>
    <w:rsid w:val="006C7FB9"/>
    <w:rsid w:val="006D0846"/>
    <w:rsid w:val="006D0BEE"/>
    <w:rsid w:val="006D0C09"/>
    <w:rsid w:val="006D0CD2"/>
    <w:rsid w:val="006D0CE0"/>
    <w:rsid w:val="006D114C"/>
    <w:rsid w:val="006D18DA"/>
    <w:rsid w:val="006D19CF"/>
    <w:rsid w:val="006D1A0B"/>
    <w:rsid w:val="006D1A1F"/>
    <w:rsid w:val="006D1A23"/>
    <w:rsid w:val="006D1A2B"/>
    <w:rsid w:val="006D1DFA"/>
    <w:rsid w:val="006D1F1A"/>
    <w:rsid w:val="006D1F86"/>
    <w:rsid w:val="006D2039"/>
    <w:rsid w:val="006D21FF"/>
    <w:rsid w:val="006D222B"/>
    <w:rsid w:val="006D2598"/>
    <w:rsid w:val="006D2690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98"/>
    <w:rsid w:val="006D79EE"/>
    <w:rsid w:val="006D79F3"/>
    <w:rsid w:val="006D7B93"/>
    <w:rsid w:val="006D7BBD"/>
    <w:rsid w:val="006D7C30"/>
    <w:rsid w:val="006D7CDB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C2F"/>
    <w:rsid w:val="006E1C34"/>
    <w:rsid w:val="006E1E45"/>
    <w:rsid w:val="006E206A"/>
    <w:rsid w:val="006E20BA"/>
    <w:rsid w:val="006E22CC"/>
    <w:rsid w:val="006E27CB"/>
    <w:rsid w:val="006E293E"/>
    <w:rsid w:val="006E2E49"/>
    <w:rsid w:val="006E2F48"/>
    <w:rsid w:val="006E3864"/>
    <w:rsid w:val="006E3A6E"/>
    <w:rsid w:val="006E3ABE"/>
    <w:rsid w:val="006E3D3A"/>
    <w:rsid w:val="006E43DC"/>
    <w:rsid w:val="006E444B"/>
    <w:rsid w:val="006E4538"/>
    <w:rsid w:val="006E4634"/>
    <w:rsid w:val="006E4646"/>
    <w:rsid w:val="006E4821"/>
    <w:rsid w:val="006E4A41"/>
    <w:rsid w:val="006E4AC1"/>
    <w:rsid w:val="006E4DFC"/>
    <w:rsid w:val="006E5006"/>
    <w:rsid w:val="006E512D"/>
    <w:rsid w:val="006E5477"/>
    <w:rsid w:val="006E554E"/>
    <w:rsid w:val="006E556F"/>
    <w:rsid w:val="006E5949"/>
    <w:rsid w:val="006E5964"/>
    <w:rsid w:val="006E5A4C"/>
    <w:rsid w:val="006E5AFE"/>
    <w:rsid w:val="006E5C0D"/>
    <w:rsid w:val="006E64BD"/>
    <w:rsid w:val="006E64F3"/>
    <w:rsid w:val="006E68D0"/>
    <w:rsid w:val="006E696A"/>
    <w:rsid w:val="006E6A00"/>
    <w:rsid w:val="006E6AD1"/>
    <w:rsid w:val="006E6C33"/>
    <w:rsid w:val="006E6F03"/>
    <w:rsid w:val="006E71A8"/>
    <w:rsid w:val="006E7227"/>
    <w:rsid w:val="006E73DE"/>
    <w:rsid w:val="006E7496"/>
    <w:rsid w:val="006E74CB"/>
    <w:rsid w:val="006E7569"/>
    <w:rsid w:val="006E7695"/>
    <w:rsid w:val="006E778A"/>
    <w:rsid w:val="006E7883"/>
    <w:rsid w:val="006E792A"/>
    <w:rsid w:val="006E7969"/>
    <w:rsid w:val="006E7B8E"/>
    <w:rsid w:val="006E7E49"/>
    <w:rsid w:val="006E7F71"/>
    <w:rsid w:val="006F0076"/>
    <w:rsid w:val="006F0098"/>
    <w:rsid w:val="006F0209"/>
    <w:rsid w:val="006F0434"/>
    <w:rsid w:val="006F05C2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137F"/>
    <w:rsid w:val="006F13FA"/>
    <w:rsid w:val="006F1451"/>
    <w:rsid w:val="006F14DA"/>
    <w:rsid w:val="006F1918"/>
    <w:rsid w:val="006F1D86"/>
    <w:rsid w:val="006F1DE0"/>
    <w:rsid w:val="006F1E30"/>
    <w:rsid w:val="006F20A6"/>
    <w:rsid w:val="006F2491"/>
    <w:rsid w:val="006F291E"/>
    <w:rsid w:val="006F2A6B"/>
    <w:rsid w:val="006F2A92"/>
    <w:rsid w:val="006F2B14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9B7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B85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DC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0A"/>
    <w:rsid w:val="006F7427"/>
    <w:rsid w:val="006F746D"/>
    <w:rsid w:val="006F7727"/>
    <w:rsid w:val="006F793E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715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776"/>
    <w:rsid w:val="00702A19"/>
    <w:rsid w:val="00702B2D"/>
    <w:rsid w:val="007032E6"/>
    <w:rsid w:val="00703566"/>
    <w:rsid w:val="007036E5"/>
    <w:rsid w:val="007038FC"/>
    <w:rsid w:val="00703D8A"/>
    <w:rsid w:val="00703FA9"/>
    <w:rsid w:val="007040DA"/>
    <w:rsid w:val="00704123"/>
    <w:rsid w:val="00704184"/>
    <w:rsid w:val="00704641"/>
    <w:rsid w:val="007047A7"/>
    <w:rsid w:val="0070499D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08C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532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610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38"/>
    <w:rsid w:val="007122FC"/>
    <w:rsid w:val="007126EA"/>
    <w:rsid w:val="007127FB"/>
    <w:rsid w:val="00712A0F"/>
    <w:rsid w:val="00712B55"/>
    <w:rsid w:val="00712F7F"/>
    <w:rsid w:val="00712FDB"/>
    <w:rsid w:val="00712FE2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796"/>
    <w:rsid w:val="00714BBB"/>
    <w:rsid w:val="00714CA5"/>
    <w:rsid w:val="00714D6A"/>
    <w:rsid w:val="0071576D"/>
    <w:rsid w:val="00715DD6"/>
    <w:rsid w:val="00715F49"/>
    <w:rsid w:val="00716051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402"/>
    <w:rsid w:val="00717692"/>
    <w:rsid w:val="00717798"/>
    <w:rsid w:val="00717890"/>
    <w:rsid w:val="007178EE"/>
    <w:rsid w:val="00717B1E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544"/>
    <w:rsid w:val="007215A9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4D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9C"/>
    <w:rsid w:val="007245F9"/>
    <w:rsid w:val="0072461A"/>
    <w:rsid w:val="00724728"/>
    <w:rsid w:val="007248F9"/>
    <w:rsid w:val="007249AF"/>
    <w:rsid w:val="00724DC4"/>
    <w:rsid w:val="00724FE3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E44"/>
    <w:rsid w:val="00727111"/>
    <w:rsid w:val="007273A4"/>
    <w:rsid w:val="007273EC"/>
    <w:rsid w:val="007279F1"/>
    <w:rsid w:val="00727DD1"/>
    <w:rsid w:val="00727E9F"/>
    <w:rsid w:val="00730281"/>
    <w:rsid w:val="007302E4"/>
    <w:rsid w:val="00730375"/>
    <w:rsid w:val="00730987"/>
    <w:rsid w:val="00730C40"/>
    <w:rsid w:val="00730C7A"/>
    <w:rsid w:val="00730CB1"/>
    <w:rsid w:val="0073101E"/>
    <w:rsid w:val="0073128B"/>
    <w:rsid w:val="007314CE"/>
    <w:rsid w:val="0073150C"/>
    <w:rsid w:val="0073171A"/>
    <w:rsid w:val="007318A3"/>
    <w:rsid w:val="0073192F"/>
    <w:rsid w:val="00731CD0"/>
    <w:rsid w:val="00731D9D"/>
    <w:rsid w:val="00731FF6"/>
    <w:rsid w:val="007321F8"/>
    <w:rsid w:val="007325D3"/>
    <w:rsid w:val="00732885"/>
    <w:rsid w:val="00732EA9"/>
    <w:rsid w:val="0073338F"/>
    <w:rsid w:val="00733858"/>
    <w:rsid w:val="007338AB"/>
    <w:rsid w:val="00733A80"/>
    <w:rsid w:val="00733B84"/>
    <w:rsid w:val="00733C86"/>
    <w:rsid w:val="00733E11"/>
    <w:rsid w:val="007340AA"/>
    <w:rsid w:val="00734173"/>
    <w:rsid w:val="007343E7"/>
    <w:rsid w:val="0073487C"/>
    <w:rsid w:val="0073497A"/>
    <w:rsid w:val="00734D7B"/>
    <w:rsid w:val="0073532A"/>
    <w:rsid w:val="00735436"/>
    <w:rsid w:val="0073543A"/>
    <w:rsid w:val="00735650"/>
    <w:rsid w:val="00735934"/>
    <w:rsid w:val="00735998"/>
    <w:rsid w:val="00735DDB"/>
    <w:rsid w:val="00735E35"/>
    <w:rsid w:val="0073637C"/>
    <w:rsid w:val="007363C4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404D1"/>
    <w:rsid w:val="0074052C"/>
    <w:rsid w:val="007406A2"/>
    <w:rsid w:val="007406C0"/>
    <w:rsid w:val="007406D4"/>
    <w:rsid w:val="00740939"/>
    <w:rsid w:val="007409C6"/>
    <w:rsid w:val="007409E8"/>
    <w:rsid w:val="00740AC1"/>
    <w:rsid w:val="00740B5C"/>
    <w:rsid w:val="00740BF9"/>
    <w:rsid w:val="00740ED0"/>
    <w:rsid w:val="0074108B"/>
    <w:rsid w:val="00741294"/>
    <w:rsid w:val="00741434"/>
    <w:rsid w:val="007415B6"/>
    <w:rsid w:val="00741613"/>
    <w:rsid w:val="007418FC"/>
    <w:rsid w:val="00741A56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2E4C"/>
    <w:rsid w:val="00743468"/>
    <w:rsid w:val="0074351A"/>
    <w:rsid w:val="007436B1"/>
    <w:rsid w:val="007436D5"/>
    <w:rsid w:val="007437AD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E4F"/>
    <w:rsid w:val="00744F3A"/>
    <w:rsid w:val="0074544C"/>
    <w:rsid w:val="0074576E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31C"/>
    <w:rsid w:val="007464FA"/>
    <w:rsid w:val="007467BC"/>
    <w:rsid w:val="00746A0B"/>
    <w:rsid w:val="00746CE0"/>
    <w:rsid w:val="00746FF8"/>
    <w:rsid w:val="007470AF"/>
    <w:rsid w:val="007471FD"/>
    <w:rsid w:val="007472AA"/>
    <w:rsid w:val="00747446"/>
    <w:rsid w:val="007475EA"/>
    <w:rsid w:val="0074794A"/>
    <w:rsid w:val="00747993"/>
    <w:rsid w:val="00747BD8"/>
    <w:rsid w:val="00747D94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ED5"/>
    <w:rsid w:val="00751F76"/>
    <w:rsid w:val="00752214"/>
    <w:rsid w:val="0075245B"/>
    <w:rsid w:val="00752497"/>
    <w:rsid w:val="007524E2"/>
    <w:rsid w:val="00752546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C99"/>
    <w:rsid w:val="00754CE9"/>
    <w:rsid w:val="00754D41"/>
    <w:rsid w:val="00754D64"/>
    <w:rsid w:val="00754FCC"/>
    <w:rsid w:val="00754FD4"/>
    <w:rsid w:val="00754FEF"/>
    <w:rsid w:val="0075529D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5CE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62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54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EE"/>
    <w:rsid w:val="0076200C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432"/>
    <w:rsid w:val="00763448"/>
    <w:rsid w:val="00763558"/>
    <w:rsid w:val="007637D1"/>
    <w:rsid w:val="00763B4D"/>
    <w:rsid w:val="00763EB7"/>
    <w:rsid w:val="00763F32"/>
    <w:rsid w:val="00764043"/>
    <w:rsid w:val="00764574"/>
    <w:rsid w:val="007645A2"/>
    <w:rsid w:val="0076471F"/>
    <w:rsid w:val="00764874"/>
    <w:rsid w:val="00764CB4"/>
    <w:rsid w:val="00764D70"/>
    <w:rsid w:val="00764EB8"/>
    <w:rsid w:val="00764EDC"/>
    <w:rsid w:val="00765062"/>
    <w:rsid w:val="00765098"/>
    <w:rsid w:val="007650A8"/>
    <w:rsid w:val="00765228"/>
    <w:rsid w:val="0076539C"/>
    <w:rsid w:val="00765530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700C8"/>
    <w:rsid w:val="0077010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94E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C3"/>
    <w:rsid w:val="00772F45"/>
    <w:rsid w:val="00772FCB"/>
    <w:rsid w:val="00773197"/>
    <w:rsid w:val="007733C4"/>
    <w:rsid w:val="00773464"/>
    <w:rsid w:val="00773557"/>
    <w:rsid w:val="0077385B"/>
    <w:rsid w:val="00773989"/>
    <w:rsid w:val="00773C6E"/>
    <w:rsid w:val="00773CCA"/>
    <w:rsid w:val="00773D0F"/>
    <w:rsid w:val="00773D63"/>
    <w:rsid w:val="00773EBA"/>
    <w:rsid w:val="00773EC7"/>
    <w:rsid w:val="0077438C"/>
    <w:rsid w:val="007743A1"/>
    <w:rsid w:val="007744EF"/>
    <w:rsid w:val="00774A93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855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8D4"/>
    <w:rsid w:val="00777A62"/>
    <w:rsid w:val="00777B46"/>
    <w:rsid w:val="00777DAC"/>
    <w:rsid w:val="00777EE9"/>
    <w:rsid w:val="00780116"/>
    <w:rsid w:val="007803F7"/>
    <w:rsid w:val="007804DE"/>
    <w:rsid w:val="00780980"/>
    <w:rsid w:val="007809E1"/>
    <w:rsid w:val="00780A03"/>
    <w:rsid w:val="00780AF4"/>
    <w:rsid w:val="00780F3D"/>
    <w:rsid w:val="00780F61"/>
    <w:rsid w:val="00780F89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C6B"/>
    <w:rsid w:val="00782D8A"/>
    <w:rsid w:val="00782EBE"/>
    <w:rsid w:val="0078309C"/>
    <w:rsid w:val="0078314B"/>
    <w:rsid w:val="007833C3"/>
    <w:rsid w:val="007835A4"/>
    <w:rsid w:val="007837BE"/>
    <w:rsid w:val="0078380D"/>
    <w:rsid w:val="007838A0"/>
    <w:rsid w:val="00783AB8"/>
    <w:rsid w:val="00783C10"/>
    <w:rsid w:val="00783D0A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CED"/>
    <w:rsid w:val="00785EEB"/>
    <w:rsid w:val="007861D1"/>
    <w:rsid w:val="00786272"/>
    <w:rsid w:val="007862C8"/>
    <w:rsid w:val="0078639C"/>
    <w:rsid w:val="0078640C"/>
    <w:rsid w:val="007864B2"/>
    <w:rsid w:val="0078660D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F1C"/>
    <w:rsid w:val="00787F28"/>
    <w:rsid w:val="00787F33"/>
    <w:rsid w:val="00787F9D"/>
    <w:rsid w:val="00787FF1"/>
    <w:rsid w:val="007901A0"/>
    <w:rsid w:val="007904E7"/>
    <w:rsid w:val="0079050E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FD3"/>
    <w:rsid w:val="0079226A"/>
    <w:rsid w:val="007923B5"/>
    <w:rsid w:val="00792467"/>
    <w:rsid w:val="007924B1"/>
    <w:rsid w:val="007926B7"/>
    <w:rsid w:val="007926BD"/>
    <w:rsid w:val="007927C1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448A"/>
    <w:rsid w:val="007945A2"/>
    <w:rsid w:val="007945E8"/>
    <w:rsid w:val="007947FB"/>
    <w:rsid w:val="00794996"/>
    <w:rsid w:val="00794D22"/>
    <w:rsid w:val="00794D61"/>
    <w:rsid w:val="00794DF0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ED0"/>
    <w:rsid w:val="00797300"/>
    <w:rsid w:val="00797DAA"/>
    <w:rsid w:val="00797E01"/>
    <w:rsid w:val="00797E28"/>
    <w:rsid w:val="00797F79"/>
    <w:rsid w:val="00797FCF"/>
    <w:rsid w:val="007A037B"/>
    <w:rsid w:val="007A038F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E7B"/>
    <w:rsid w:val="007A2067"/>
    <w:rsid w:val="007A22D6"/>
    <w:rsid w:val="007A23D6"/>
    <w:rsid w:val="007A24C2"/>
    <w:rsid w:val="007A25C3"/>
    <w:rsid w:val="007A27AE"/>
    <w:rsid w:val="007A2888"/>
    <w:rsid w:val="007A2A8A"/>
    <w:rsid w:val="007A2BFF"/>
    <w:rsid w:val="007A2D56"/>
    <w:rsid w:val="007A2F06"/>
    <w:rsid w:val="007A2FEC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288"/>
    <w:rsid w:val="007A543C"/>
    <w:rsid w:val="007A5772"/>
    <w:rsid w:val="007A5789"/>
    <w:rsid w:val="007A5A0B"/>
    <w:rsid w:val="007A5BE0"/>
    <w:rsid w:val="007A5C80"/>
    <w:rsid w:val="007A5DC5"/>
    <w:rsid w:val="007A5F87"/>
    <w:rsid w:val="007A6053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0D60"/>
    <w:rsid w:val="007B1061"/>
    <w:rsid w:val="007B14AE"/>
    <w:rsid w:val="007B14D6"/>
    <w:rsid w:val="007B1908"/>
    <w:rsid w:val="007B1C45"/>
    <w:rsid w:val="007B1F9A"/>
    <w:rsid w:val="007B2074"/>
    <w:rsid w:val="007B2638"/>
    <w:rsid w:val="007B2BB1"/>
    <w:rsid w:val="007B2BD4"/>
    <w:rsid w:val="007B2D51"/>
    <w:rsid w:val="007B3476"/>
    <w:rsid w:val="007B3635"/>
    <w:rsid w:val="007B3809"/>
    <w:rsid w:val="007B38FC"/>
    <w:rsid w:val="007B39C6"/>
    <w:rsid w:val="007B3D8A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D3D"/>
    <w:rsid w:val="007B4D46"/>
    <w:rsid w:val="007B4E13"/>
    <w:rsid w:val="007B50A8"/>
    <w:rsid w:val="007B50AF"/>
    <w:rsid w:val="007B550D"/>
    <w:rsid w:val="007B58F8"/>
    <w:rsid w:val="007B5A66"/>
    <w:rsid w:val="007B5B8E"/>
    <w:rsid w:val="007B630D"/>
    <w:rsid w:val="007B6347"/>
    <w:rsid w:val="007B665B"/>
    <w:rsid w:val="007B6B55"/>
    <w:rsid w:val="007B6EA5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C011A"/>
    <w:rsid w:val="007C0236"/>
    <w:rsid w:val="007C03E7"/>
    <w:rsid w:val="007C0771"/>
    <w:rsid w:val="007C07A7"/>
    <w:rsid w:val="007C0880"/>
    <w:rsid w:val="007C09FB"/>
    <w:rsid w:val="007C0A6D"/>
    <w:rsid w:val="007C0AE5"/>
    <w:rsid w:val="007C0BD2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D8A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B21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7B1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57E"/>
    <w:rsid w:val="007D3889"/>
    <w:rsid w:val="007D39D7"/>
    <w:rsid w:val="007D3A98"/>
    <w:rsid w:val="007D3B0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14"/>
    <w:rsid w:val="007D5CFA"/>
    <w:rsid w:val="007D606D"/>
    <w:rsid w:val="007D625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8D"/>
    <w:rsid w:val="007E129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4F"/>
    <w:rsid w:val="007E27D2"/>
    <w:rsid w:val="007E2969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42F2"/>
    <w:rsid w:val="007E4470"/>
    <w:rsid w:val="007E45EE"/>
    <w:rsid w:val="007E4768"/>
    <w:rsid w:val="007E48CD"/>
    <w:rsid w:val="007E48D2"/>
    <w:rsid w:val="007E48E4"/>
    <w:rsid w:val="007E494C"/>
    <w:rsid w:val="007E4D9A"/>
    <w:rsid w:val="007E4FA8"/>
    <w:rsid w:val="007E531F"/>
    <w:rsid w:val="007E5523"/>
    <w:rsid w:val="007E5634"/>
    <w:rsid w:val="007E56EC"/>
    <w:rsid w:val="007E57C7"/>
    <w:rsid w:val="007E58B9"/>
    <w:rsid w:val="007E5A52"/>
    <w:rsid w:val="007E5C91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732E"/>
    <w:rsid w:val="007E7367"/>
    <w:rsid w:val="007E741E"/>
    <w:rsid w:val="007E77A7"/>
    <w:rsid w:val="007E78B5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0F11"/>
    <w:rsid w:val="007F1083"/>
    <w:rsid w:val="007F1218"/>
    <w:rsid w:val="007F133E"/>
    <w:rsid w:val="007F157F"/>
    <w:rsid w:val="007F18C0"/>
    <w:rsid w:val="007F1967"/>
    <w:rsid w:val="007F1ADE"/>
    <w:rsid w:val="007F1D13"/>
    <w:rsid w:val="007F1D4A"/>
    <w:rsid w:val="007F2477"/>
    <w:rsid w:val="007F265D"/>
    <w:rsid w:val="007F288F"/>
    <w:rsid w:val="007F2894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DD8"/>
    <w:rsid w:val="007F4E24"/>
    <w:rsid w:val="007F4E92"/>
    <w:rsid w:val="007F4FBF"/>
    <w:rsid w:val="007F53A3"/>
    <w:rsid w:val="007F551A"/>
    <w:rsid w:val="007F5568"/>
    <w:rsid w:val="007F5605"/>
    <w:rsid w:val="007F5608"/>
    <w:rsid w:val="007F569C"/>
    <w:rsid w:val="007F56A5"/>
    <w:rsid w:val="007F5874"/>
    <w:rsid w:val="007F5BC5"/>
    <w:rsid w:val="007F5BCB"/>
    <w:rsid w:val="007F5D4A"/>
    <w:rsid w:val="007F5DD5"/>
    <w:rsid w:val="007F612B"/>
    <w:rsid w:val="007F6310"/>
    <w:rsid w:val="007F636A"/>
    <w:rsid w:val="007F6441"/>
    <w:rsid w:val="007F6562"/>
    <w:rsid w:val="007F65F2"/>
    <w:rsid w:val="007F6772"/>
    <w:rsid w:val="007F67DE"/>
    <w:rsid w:val="007F6959"/>
    <w:rsid w:val="007F6AD2"/>
    <w:rsid w:val="007F6B63"/>
    <w:rsid w:val="007F70D6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5F"/>
    <w:rsid w:val="00800D8A"/>
    <w:rsid w:val="00800E1C"/>
    <w:rsid w:val="00801320"/>
    <w:rsid w:val="008013B8"/>
    <w:rsid w:val="00801613"/>
    <w:rsid w:val="008016C8"/>
    <w:rsid w:val="0080178D"/>
    <w:rsid w:val="0080179D"/>
    <w:rsid w:val="00801838"/>
    <w:rsid w:val="008018DC"/>
    <w:rsid w:val="00801A19"/>
    <w:rsid w:val="00801C52"/>
    <w:rsid w:val="00801D60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4B0"/>
    <w:rsid w:val="008034BD"/>
    <w:rsid w:val="0080369E"/>
    <w:rsid w:val="008036F8"/>
    <w:rsid w:val="00803700"/>
    <w:rsid w:val="0080397E"/>
    <w:rsid w:val="00803E2E"/>
    <w:rsid w:val="00803EAD"/>
    <w:rsid w:val="00803FD6"/>
    <w:rsid w:val="0080401E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6039"/>
    <w:rsid w:val="0080656E"/>
    <w:rsid w:val="00806979"/>
    <w:rsid w:val="0080699F"/>
    <w:rsid w:val="008069F5"/>
    <w:rsid w:val="00806C7F"/>
    <w:rsid w:val="00806CC3"/>
    <w:rsid w:val="00806D29"/>
    <w:rsid w:val="00806F5E"/>
    <w:rsid w:val="00807011"/>
    <w:rsid w:val="008070DC"/>
    <w:rsid w:val="0080715E"/>
    <w:rsid w:val="00807199"/>
    <w:rsid w:val="008071AF"/>
    <w:rsid w:val="0080727F"/>
    <w:rsid w:val="00807365"/>
    <w:rsid w:val="00807539"/>
    <w:rsid w:val="0080770D"/>
    <w:rsid w:val="00807727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36B"/>
    <w:rsid w:val="00810453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3D5"/>
    <w:rsid w:val="008124FE"/>
    <w:rsid w:val="0081260A"/>
    <w:rsid w:val="008126FE"/>
    <w:rsid w:val="008127B0"/>
    <w:rsid w:val="00812906"/>
    <w:rsid w:val="00812944"/>
    <w:rsid w:val="00812BD0"/>
    <w:rsid w:val="00812D4F"/>
    <w:rsid w:val="00812E5C"/>
    <w:rsid w:val="00812FE3"/>
    <w:rsid w:val="008131C2"/>
    <w:rsid w:val="008132B0"/>
    <w:rsid w:val="00813C95"/>
    <w:rsid w:val="00813C9D"/>
    <w:rsid w:val="00813CE0"/>
    <w:rsid w:val="00813D33"/>
    <w:rsid w:val="00814072"/>
    <w:rsid w:val="008142CD"/>
    <w:rsid w:val="0081433F"/>
    <w:rsid w:val="00814500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D64"/>
    <w:rsid w:val="00815E79"/>
    <w:rsid w:val="0081619A"/>
    <w:rsid w:val="00816292"/>
    <w:rsid w:val="00816514"/>
    <w:rsid w:val="008165FD"/>
    <w:rsid w:val="008166C7"/>
    <w:rsid w:val="00816A54"/>
    <w:rsid w:val="00816D94"/>
    <w:rsid w:val="00816D9C"/>
    <w:rsid w:val="00816E6E"/>
    <w:rsid w:val="00817151"/>
    <w:rsid w:val="008171F7"/>
    <w:rsid w:val="0081725E"/>
    <w:rsid w:val="00817428"/>
    <w:rsid w:val="008175C7"/>
    <w:rsid w:val="00817645"/>
    <w:rsid w:val="0081787C"/>
    <w:rsid w:val="00817B25"/>
    <w:rsid w:val="00817B8F"/>
    <w:rsid w:val="00817C8D"/>
    <w:rsid w:val="00817C96"/>
    <w:rsid w:val="00817CB0"/>
    <w:rsid w:val="00817D2A"/>
    <w:rsid w:val="00817E2E"/>
    <w:rsid w:val="00817F27"/>
    <w:rsid w:val="008202C7"/>
    <w:rsid w:val="00820604"/>
    <w:rsid w:val="008206F6"/>
    <w:rsid w:val="00820A96"/>
    <w:rsid w:val="00820B36"/>
    <w:rsid w:val="00820BA5"/>
    <w:rsid w:val="00820C91"/>
    <w:rsid w:val="00821307"/>
    <w:rsid w:val="0082146E"/>
    <w:rsid w:val="00821610"/>
    <w:rsid w:val="008216E2"/>
    <w:rsid w:val="0082172C"/>
    <w:rsid w:val="0082175A"/>
    <w:rsid w:val="008217B5"/>
    <w:rsid w:val="0082180C"/>
    <w:rsid w:val="00821A22"/>
    <w:rsid w:val="00821DC0"/>
    <w:rsid w:val="00821E00"/>
    <w:rsid w:val="00822002"/>
    <w:rsid w:val="008220CC"/>
    <w:rsid w:val="00822131"/>
    <w:rsid w:val="008222E3"/>
    <w:rsid w:val="0082267F"/>
    <w:rsid w:val="00822689"/>
    <w:rsid w:val="0082284D"/>
    <w:rsid w:val="00822A76"/>
    <w:rsid w:val="00822B82"/>
    <w:rsid w:val="00822EC8"/>
    <w:rsid w:val="00823335"/>
    <w:rsid w:val="008233B2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62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D78"/>
    <w:rsid w:val="00825EEF"/>
    <w:rsid w:val="00825FDA"/>
    <w:rsid w:val="00826204"/>
    <w:rsid w:val="008263E0"/>
    <w:rsid w:val="008267D3"/>
    <w:rsid w:val="00826D90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304AE"/>
    <w:rsid w:val="008306FA"/>
    <w:rsid w:val="00830C47"/>
    <w:rsid w:val="00830DE1"/>
    <w:rsid w:val="00831151"/>
    <w:rsid w:val="00831393"/>
    <w:rsid w:val="008315B5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CB"/>
    <w:rsid w:val="00833FF6"/>
    <w:rsid w:val="0083400F"/>
    <w:rsid w:val="0083417A"/>
    <w:rsid w:val="00834512"/>
    <w:rsid w:val="00834597"/>
    <w:rsid w:val="00834944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6AA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69B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9EA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2E1"/>
    <w:rsid w:val="008425E8"/>
    <w:rsid w:val="00842678"/>
    <w:rsid w:val="0084296C"/>
    <w:rsid w:val="00842A8B"/>
    <w:rsid w:val="00842B49"/>
    <w:rsid w:val="00842BEC"/>
    <w:rsid w:val="00842DB7"/>
    <w:rsid w:val="00842FC5"/>
    <w:rsid w:val="00843214"/>
    <w:rsid w:val="00843394"/>
    <w:rsid w:val="008434B0"/>
    <w:rsid w:val="008434BD"/>
    <w:rsid w:val="00843522"/>
    <w:rsid w:val="00843621"/>
    <w:rsid w:val="008437E2"/>
    <w:rsid w:val="0084385A"/>
    <w:rsid w:val="0084387F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BE3"/>
    <w:rsid w:val="00844DF3"/>
    <w:rsid w:val="00844E1B"/>
    <w:rsid w:val="00844ECA"/>
    <w:rsid w:val="00844F5E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BE8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AC6"/>
    <w:rsid w:val="00846C77"/>
    <w:rsid w:val="00846CF8"/>
    <w:rsid w:val="00846D95"/>
    <w:rsid w:val="00846E99"/>
    <w:rsid w:val="00847458"/>
    <w:rsid w:val="00847509"/>
    <w:rsid w:val="008475E1"/>
    <w:rsid w:val="00847964"/>
    <w:rsid w:val="00847991"/>
    <w:rsid w:val="00847C4E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B22"/>
    <w:rsid w:val="00851BA5"/>
    <w:rsid w:val="00852338"/>
    <w:rsid w:val="00852843"/>
    <w:rsid w:val="00852AA6"/>
    <w:rsid w:val="00852B0B"/>
    <w:rsid w:val="00852EE2"/>
    <w:rsid w:val="00852FAF"/>
    <w:rsid w:val="0085325E"/>
    <w:rsid w:val="008532A7"/>
    <w:rsid w:val="00853A43"/>
    <w:rsid w:val="00853B5B"/>
    <w:rsid w:val="00853C45"/>
    <w:rsid w:val="00853FD8"/>
    <w:rsid w:val="00854090"/>
    <w:rsid w:val="008540C8"/>
    <w:rsid w:val="008546FB"/>
    <w:rsid w:val="00854983"/>
    <w:rsid w:val="0085499C"/>
    <w:rsid w:val="00854A91"/>
    <w:rsid w:val="00854BCB"/>
    <w:rsid w:val="00854E0E"/>
    <w:rsid w:val="00855375"/>
    <w:rsid w:val="008553C8"/>
    <w:rsid w:val="008556F2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22A"/>
    <w:rsid w:val="0085740F"/>
    <w:rsid w:val="00857686"/>
    <w:rsid w:val="00857783"/>
    <w:rsid w:val="00857859"/>
    <w:rsid w:val="008578B1"/>
    <w:rsid w:val="008578C4"/>
    <w:rsid w:val="00857A7F"/>
    <w:rsid w:val="00857C34"/>
    <w:rsid w:val="00857E1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173"/>
    <w:rsid w:val="00862235"/>
    <w:rsid w:val="00862290"/>
    <w:rsid w:val="00862447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F15"/>
    <w:rsid w:val="0086305F"/>
    <w:rsid w:val="00863096"/>
    <w:rsid w:val="00863109"/>
    <w:rsid w:val="00863293"/>
    <w:rsid w:val="00863403"/>
    <w:rsid w:val="00863479"/>
    <w:rsid w:val="00863AA0"/>
    <w:rsid w:val="00864462"/>
    <w:rsid w:val="008644FC"/>
    <w:rsid w:val="0086496D"/>
    <w:rsid w:val="00864A9F"/>
    <w:rsid w:val="00864C02"/>
    <w:rsid w:val="008650AB"/>
    <w:rsid w:val="008651B3"/>
    <w:rsid w:val="008655C9"/>
    <w:rsid w:val="00865696"/>
    <w:rsid w:val="008656A7"/>
    <w:rsid w:val="00865784"/>
    <w:rsid w:val="00865B32"/>
    <w:rsid w:val="00865D02"/>
    <w:rsid w:val="00865D4C"/>
    <w:rsid w:val="00865DE1"/>
    <w:rsid w:val="00865EB2"/>
    <w:rsid w:val="00865EF7"/>
    <w:rsid w:val="00866176"/>
    <w:rsid w:val="00866646"/>
    <w:rsid w:val="00866903"/>
    <w:rsid w:val="008669CA"/>
    <w:rsid w:val="00866A20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CE6"/>
    <w:rsid w:val="00867DBF"/>
    <w:rsid w:val="00870018"/>
    <w:rsid w:val="0087006E"/>
    <w:rsid w:val="00870086"/>
    <w:rsid w:val="00870349"/>
    <w:rsid w:val="008703C6"/>
    <w:rsid w:val="008703D8"/>
    <w:rsid w:val="0087064D"/>
    <w:rsid w:val="0087069F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72"/>
    <w:rsid w:val="008714CD"/>
    <w:rsid w:val="008714FA"/>
    <w:rsid w:val="00871664"/>
    <w:rsid w:val="008718B8"/>
    <w:rsid w:val="00871D14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05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DF9"/>
    <w:rsid w:val="00881F28"/>
    <w:rsid w:val="008820BE"/>
    <w:rsid w:val="00882460"/>
    <w:rsid w:val="008824E6"/>
    <w:rsid w:val="008829DC"/>
    <w:rsid w:val="00882BB1"/>
    <w:rsid w:val="00882D3B"/>
    <w:rsid w:val="00882F52"/>
    <w:rsid w:val="00883004"/>
    <w:rsid w:val="00883095"/>
    <w:rsid w:val="00883333"/>
    <w:rsid w:val="00883685"/>
    <w:rsid w:val="0088393F"/>
    <w:rsid w:val="00883ED6"/>
    <w:rsid w:val="00883F0E"/>
    <w:rsid w:val="00884255"/>
    <w:rsid w:val="0088425B"/>
    <w:rsid w:val="0088427D"/>
    <w:rsid w:val="00884473"/>
    <w:rsid w:val="00884720"/>
    <w:rsid w:val="00884740"/>
    <w:rsid w:val="008848F6"/>
    <w:rsid w:val="00884AD8"/>
    <w:rsid w:val="00884CDF"/>
    <w:rsid w:val="0088514D"/>
    <w:rsid w:val="00885650"/>
    <w:rsid w:val="00885651"/>
    <w:rsid w:val="0088565E"/>
    <w:rsid w:val="008856A4"/>
    <w:rsid w:val="0088579F"/>
    <w:rsid w:val="00885C64"/>
    <w:rsid w:val="00885D5D"/>
    <w:rsid w:val="00885D6E"/>
    <w:rsid w:val="00885EC3"/>
    <w:rsid w:val="00885EC9"/>
    <w:rsid w:val="00885F46"/>
    <w:rsid w:val="00885F7A"/>
    <w:rsid w:val="00886080"/>
    <w:rsid w:val="00886223"/>
    <w:rsid w:val="0088622F"/>
    <w:rsid w:val="008862CF"/>
    <w:rsid w:val="0088651F"/>
    <w:rsid w:val="0088682A"/>
    <w:rsid w:val="00886AA7"/>
    <w:rsid w:val="00886B5B"/>
    <w:rsid w:val="00887298"/>
    <w:rsid w:val="008872FE"/>
    <w:rsid w:val="00887394"/>
    <w:rsid w:val="00887479"/>
    <w:rsid w:val="00887573"/>
    <w:rsid w:val="008875EF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28B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0EE"/>
    <w:rsid w:val="00891195"/>
    <w:rsid w:val="008913F1"/>
    <w:rsid w:val="00891548"/>
    <w:rsid w:val="008916E6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95B"/>
    <w:rsid w:val="00892CEC"/>
    <w:rsid w:val="00892EDF"/>
    <w:rsid w:val="00893024"/>
    <w:rsid w:val="00893227"/>
    <w:rsid w:val="00893235"/>
    <w:rsid w:val="0089339F"/>
    <w:rsid w:val="0089363D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7A2"/>
    <w:rsid w:val="0089792B"/>
    <w:rsid w:val="00897ACE"/>
    <w:rsid w:val="00897D90"/>
    <w:rsid w:val="00897F13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964"/>
    <w:rsid w:val="008A0FB5"/>
    <w:rsid w:val="008A10E3"/>
    <w:rsid w:val="008A13FF"/>
    <w:rsid w:val="008A18A2"/>
    <w:rsid w:val="008A19F1"/>
    <w:rsid w:val="008A1B26"/>
    <w:rsid w:val="008A1C65"/>
    <w:rsid w:val="008A1EA1"/>
    <w:rsid w:val="008A1FBC"/>
    <w:rsid w:val="008A2258"/>
    <w:rsid w:val="008A237E"/>
    <w:rsid w:val="008A24BD"/>
    <w:rsid w:val="008A27AE"/>
    <w:rsid w:val="008A289A"/>
    <w:rsid w:val="008A294D"/>
    <w:rsid w:val="008A2A86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98"/>
    <w:rsid w:val="008A3C76"/>
    <w:rsid w:val="008A3CD6"/>
    <w:rsid w:val="008A3D01"/>
    <w:rsid w:val="008A42D8"/>
    <w:rsid w:val="008A457F"/>
    <w:rsid w:val="008A484B"/>
    <w:rsid w:val="008A4911"/>
    <w:rsid w:val="008A49EF"/>
    <w:rsid w:val="008A4C28"/>
    <w:rsid w:val="008A4C39"/>
    <w:rsid w:val="008A4DAC"/>
    <w:rsid w:val="008A4E04"/>
    <w:rsid w:val="008A52DC"/>
    <w:rsid w:val="008A53C3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F9D"/>
    <w:rsid w:val="008A726E"/>
    <w:rsid w:val="008A7282"/>
    <w:rsid w:val="008A72A4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97E"/>
    <w:rsid w:val="008B09C4"/>
    <w:rsid w:val="008B09C5"/>
    <w:rsid w:val="008B0A60"/>
    <w:rsid w:val="008B0A96"/>
    <w:rsid w:val="008B0CA6"/>
    <w:rsid w:val="008B0CD0"/>
    <w:rsid w:val="008B0F9B"/>
    <w:rsid w:val="008B1178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A6"/>
    <w:rsid w:val="008B21F5"/>
    <w:rsid w:val="008B2502"/>
    <w:rsid w:val="008B2646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E41"/>
    <w:rsid w:val="008B307B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D18"/>
    <w:rsid w:val="008B5DF8"/>
    <w:rsid w:val="008B60ED"/>
    <w:rsid w:val="008B6116"/>
    <w:rsid w:val="008B61E0"/>
    <w:rsid w:val="008B66CB"/>
    <w:rsid w:val="008B66F4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8FF"/>
    <w:rsid w:val="008B7B34"/>
    <w:rsid w:val="008B7D02"/>
    <w:rsid w:val="008B7DBA"/>
    <w:rsid w:val="008B7E82"/>
    <w:rsid w:val="008C000A"/>
    <w:rsid w:val="008C00C3"/>
    <w:rsid w:val="008C018D"/>
    <w:rsid w:val="008C0326"/>
    <w:rsid w:val="008C03EB"/>
    <w:rsid w:val="008C0827"/>
    <w:rsid w:val="008C08EA"/>
    <w:rsid w:val="008C0A24"/>
    <w:rsid w:val="008C0A2A"/>
    <w:rsid w:val="008C1161"/>
    <w:rsid w:val="008C16C4"/>
    <w:rsid w:val="008C1A66"/>
    <w:rsid w:val="008C1C6C"/>
    <w:rsid w:val="008C1E7F"/>
    <w:rsid w:val="008C1FEC"/>
    <w:rsid w:val="008C2021"/>
    <w:rsid w:val="008C2135"/>
    <w:rsid w:val="008C2236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306C"/>
    <w:rsid w:val="008C35FC"/>
    <w:rsid w:val="008C370C"/>
    <w:rsid w:val="008C4019"/>
    <w:rsid w:val="008C421A"/>
    <w:rsid w:val="008C4361"/>
    <w:rsid w:val="008C4929"/>
    <w:rsid w:val="008C49FF"/>
    <w:rsid w:val="008C4A52"/>
    <w:rsid w:val="008C4B47"/>
    <w:rsid w:val="008C5107"/>
    <w:rsid w:val="008C53F3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F05"/>
    <w:rsid w:val="008D1023"/>
    <w:rsid w:val="008D13DC"/>
    <w:rsid w:val="008D1447"/>
    <w:rsid w:val="008D149D"/>
    <w:rsid w:val="008D14CD"/>
    <w:rsid w:val="008D17ED"/>
    <w:rsid w:val="008D1CDD"/>
    <w:rsid w:val="008D1E23"/>
    <w:rsid w:val="008D1F77"/>
    <w:rsid w:val="008D1F96"/>
    <w:rsid w:val="008D2209"/>
    <w:rsid w:val="008D22AD"/>
    <w:rsid w:val="008D23D3"/>
    <w:rsid w:val="008D2461"/>
    <w:rsid w:val="008D24F3"/>
    <w:rsid w:val="008D2781"/>
    <w:rsid w:val="008D27F6"/>
    <w:rsid w:val="008D2801"/>
    <w:rsid w:val="008D2857"/>
    <w:rsid w:val="008D2AA8"/>
    <w:rsid w:val="008D2AC2"/>
    <w:rsid w:val="008D2DD8"/>
    <w:rsid w:val="008D2E67"/>
    <w:rsid w:val="008D30F5"/>
    <w:rsid w:val="008D3208"/>
    <w:rsid w:val="008D3321"/>
    <w:rsid w:val="008D356E"/>
    <w:rsid w:val="008D38CC"/>
    <w:rsid w:val="008D399A"/>
    <w:rsid w:val="008D3A3E"/>
    <w:rsid w:val="008D3D93"/>
    <w:rsid w:val="008D3EA1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94B"/>
    <w:rsid w:val="008D6BDB"/>
    <w:rsid w:val="008D6D59"/>
    <w:rsid w:val="008D6E70"/>
    <w:rsid w:val="008D6F12"/>
    <w:rsid w:val="008D6F90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0FC"/>
    <w:rsid w:val="008E0186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B6C"/>
    <w:rsid w:val="008E1BAC"/>
    <w:rsid w:val="008E1FDF"/>
    <w:rsid w:val="008E2051"/>
    <w:rsid w:val="008E20D6"/>
    <w:rsid w:val="008E20EC"/>
    <w:rsid w:val="008E2190"/>
    <w:rsid w:val="008E225F"/>
    <w:rsid w:val="008E2562"/>
    <w:rsid w:val="008E29A3"/>
    <w:rsid w:val="008E2A65"/>
    <w:rsid w:val="008E2AA8"/>
    <w:rsid w:val="008E2B47"/>
    <w:rsid w:val="008E2C9C"/>
    <w:rsid w:val="008E2D13"/>
    <w:rsid w:val="008E2E81"/>
    <w:rsid w:val="008E2E8C"/>
    <w:rsid w:val="008E30A2"/>
    <w:rsid w:val="008E31A4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5D0"/>
    <w:rsid w:val="008E4890"/>
    <w:rsid w:val="008E48FD"/>
    <w:rsid w:val="008E49D0"/>
    <w:rsid w:val="008E4B21"/>
    <w:rsid w:val="008E4CA5"/>
    <w:rsid w:val="008E4E39"/>
    <w:rsid w:val="008E50BD"/>
    <w:rsid w:val="008E52DD"/>
    <w:rsid w:val="008E5369"/>
    <w:rsid w:val="008E5412"/>
    <w:rsid w:val="008E560B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3BD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4FF"/>
    <w:rsid w:val="008F15BA"/>
    <w:rsid w:val="008F16BC"/>
    <w:rsid w:val="008F19A6"/>
    <w:rsid w:val="008F1CB3"/>
    <w:rsid w:val="008F1CF8"/>
    <w:rsid w:val="008F1FD7"/>
    <w:rsid w:val="008F2073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6188"/>
    <w:rsid w:val="008F637F"/>
    <w:rsid w:val="008F6410"/>
    <w:rsid w:val="008F6442"/>
    <w:rsid w:val="008F64B1"/>
    <w:rsid w:val="008F6589"/>
    <w:rsid w:val="008F6649"/>
    <w:rsid w:val="008F692B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ED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45"/>
    <w:rsid w:val="0090277B"/>
    <w:rsid w:val="00902C86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9F"/>
    <w:rsid w:val="009046A4"/>
    <w:rsid w:val="0090480E"/>
    <w:rsid w:val="0090490C"/>
    <w:rsid w:val="00904A62"/>
    <w:rsid w:val="00904B04"/>
    <w:rsid w:val="00904B6D"/>
    <w:rsid w:val="00904D35"/>
    <w:rsid w:val="00904E71"/>
    <w:rsid w:val="00904F0B"/>
    <w:rsid w:val="00904F1D"/>
    <w:rsid w:val="00904F3C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7B8"/>
    <w:rsid w:val="00906A1C"/>
    <w:rsid w:val="00906C1D"/>
    <w:rsid w:val="00906C60"/>
    <w:rsid w:val="00906C9F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98C"/>
    <w:rsid w:val="00907BEE"/>
    <w:rsid w:val="00907C27"/>
    <w:rsid w:val="00907C3E"/>
    <w:rsid w:val="00907C99"/>
    <w:rsid w:val="00907CAB"/>
    <w:rsid w:val="00907F13"/>
    <w:rsid w:val="0091004E"/>
    <w:rsid w:val="00910874"/>
    <w:rsid w:val="009108A7"/>
    <w:rsid w:val="00910AF9"/>
    <w:rsid w:val="00910ECD"/>
    <w:rsid w:val="00910F1F"/>
    <w:rsid w:val="00911371"/>
    <w:rsid w:val="009113D4"/>
    <w:rsid w:val="009115B4"/>
    <w:rsid w:val="009116B9"/>
    <w:rsid w:val="00911A5A"/>
    <w:rsid w:val="00911B18"/>
    <w:rsid w:val="00911CBA"/>
    <w:rsid w:val="00911E1A"/>
    <w:rsid w:val="0091225D"/>
    <w:rsid w:val="00912337"/>
    <w:rsid w:val="009123B7"/>
    <w:rsid w:val="009123B9"/>
    <w:rsid w:val="009128DD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827"/>
    <w:rsid w:val="00914A58"/>
    <w:rsid w:val="00914A5D"/>
    <w:rsid w:val="00914BF1"/>
    <w:rsid w:val="00914D52"/>
    <w:rsid w:val="00914ED2"/>
    <w:rsid w:val="00914F8B"/>
    <w:rsid w:val="00914FDB"/>
    <w:rsid w:val="00915032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A0B"/>
    <w:rsid w:val="00917BB3"/>
    <w:rsid w:val="00917BDE"/>
    <w:rsid w:val="00917E26"/>
    <w:rsid w:val="009204CD"/>
    <w:rsid w:val="00920536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72"/>
    <w:rsid w:val="00921A74"/>
    <w:rsid w:val="00921ACC"/>
    <w:rsid w:val="00921C9F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1CC"/>
    <w:rsid w:val="009243E3"/>
    <w:rsid w:val="0092476B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47"/>
    <w:rsid w:val="0092698B"/>
    <w:rsid w:val="009269EB"/>
    <w:rsid w:val="00926A7F"/>
    <w:rsid w:val="00926A9F"/>
    <w:rsid w:val="00926DF4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CEC"/>
    <w:rsid w:val="0093011E"/>
    <w:rsid w:val="009301E4"/>
    <w:rsid w:val="00930305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B4C"/>
    <w:rsid w:val="00933D32"/>
    <w:rsid w:val="00933D61"/>
    <w:rsid w:val="00933DE4"/>
    <w:rsid w:val="00933E14"/>
    <w:rsid w:val="00934044"/>
    <w:rsid w:val="00934073"/>
    <w:rsid w:val="009342FC"/>
    <w:rsid w:val="009345E3"/>
    <w:rsid w:val="009348CB"/>
    <w:rsid w:val="009348E1"/>
    <w:rsid w:val="00934B3F"/>
    <w:rsid w:val="00934EDF"/>
    <w:rsid w:val="00934FFD"/>
    <w:rsid w:val="00935304"/>
    <w:rsid w:val="0093534C"/>
    <w:rsid w:val="009355B7"/>
    <w:rsid w:val="009359C0"/>
    <w:rsid w:val="00935B52"/>
    <w:rsid w:val="00935B96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2B9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23B"/>
    <w:rsid w:val="00941259"/>
    <w:rsid w:val="0094148B"/>
    <w:rsid w:val="00941497"/>
    <w:rsid w:val="00941A1C"/>
    <w:rsid w:val="00941B97"/>
    <w:rsid w:val="00941FE7"/>
    <w:rsid w:val="009421B3"/>
    <w:rsid w:val="00942498"/>
    <w:rsid w:val="0094298F"/>
    <w:rsid w:val="00942BB8"/>
    <w:rsid w:val="00942D14"/>
    <w:rsid w:val="00942DDF"/>
    <w:rsid w:val="00942E21"/>
    <w:rsid w:val="00942EF9"/>
    <w:rsid w:val="00942F50"/>
    <w:rsid w:val="0094302A"/>
    <w:rsid w:val="0094318B"/>
    <w:rsid w:val="0094335F"/>
    <w:rsid w:val="009435CD"/>
    <w:rsid w:val="0094376F"/>
    <w:rsid w:val="009439DA"/>
    <w:rsid w:val="00943ADF"/>
    <w:rsid w:val="00943C54"/>
    <w:rsid w:val="00943FB7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80A"/>
    <w:rsid w:val="0094484A"/>
    <w:rsid w:val="00944850"/>
    <w:rsid w:val="00944AF4"/>
    <w:rsid w:val="009451EF"/>
    <w:rsid w:val="009452AD"/>
    <w:rsid w:val="009452EC"/>
    <w:rsid w:val="009456E1"/>
    <w:rsid w:val="00945725"/>
    <w:rsid w:val="00945AF7"/>
    <w:rsid w:val="00945CBB"/>
    <w:rsid w:val="00945DC6"/>
    <w:rsid w:val="00945E49"/>
    <w:rsid w:val="00945F38"/>
    <w:rsid w:val="009462D8"/>
    <w:rsid w:val="00946388"/>
    <w:rsid w:val="0094638C"/>
    <w:rsid w:val="0094663A"/>
    <w:rsid w:val="00946681"/>
    <w:rsid w:val="009467F0"/>
    <w:rsid w:val="00946AA5"/>
    <w:rsid w:val="00946C4B"/>
    <w:rsid w:val="00946ED6"/>
    <w:rsid w:val="00947380"/>
    <w:rsid w:val="00947600"/>
    <w:rsid w:val="009478ED"/>
    <w:rsid w:val="009479BE"/>
    <w:rsid w:val="009479E5"/>
    <w:rsid w:val="00947AEB"/>
    <w:rsid w:val="00947E37"/>
    <w:rsid w:val="00950076"/>
    <w:rsid w:val="0095013E"/>
    <w:rsid w:val="0095063F"/>
    <w:rsid w:val="00950781"/>
    <w:rsid w:val="009508D5"/>
    <w:rsid w:val="009509D7"/>
    <w:rsid w:val="00950A2A"/>
    <w:rsid w:val="00950B09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9D3"/>
    <w:rsid w:val="00951A8B"/>
    <w:rsid w:val="00951B3D"/>
    <w:rsid w:val="00951C7E"/>
    <w:rsid w:val="00951CF6"/>
    <w:rsid w:val="00951D78"/>
    <w:rsid w:val="00951EDF"/>
    <w:rsid w:val="0095238E"/>
    <w:rsid w:val="00952411"/>
    <w:rsid w:val="009525C9"/>
    <w:rsid w:val="00952ACA"/>
    <w:rsid w:val="00952C70"/>
    <w:rsid w:val="00952C7A"/>
    <w:rsid w:val="00952DF0"/>
    <w:rsid w:val="00953142"/>
    <w:rsid w:val="00953424"/>
    <w:rsid w:val="00953459"/>
    <w:rsid w:val="009535AD"/>
    <w:rsid w:val="009537A7"/>
    <w:rsid w:val="009537B7"/>
    <w:rsid w:val="00953B1F"/>
    <w:rsid w:val="00953C21"/>
    <w:rsid w:val="00954066"/>
    <w:rsid w:val="0095419A"/>
    <w:rsid w:val="009546F3"/>
    <w:rsid w:val="00954738"/>
    <w:rsid w:val="009548C3"/>
    <w:rsid w:val="0095498C"/>
    <w:rsid w:val="00954AAE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606"/>
    <w:rsid w:val="009557DF"/>
    <w:rsid w:val="00955825"/>
    <w:rsid w:val="00955A2E"/>
    <w:rsid w:val="00955A46"/>
    <w:rsid w:val="00955ABC"/>
    <w:rsid w:val="00955B1F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D3"/>
    <w:rsid w:val="0095700B"/>
    <w:rsid w:val="009570D1"/>
    <w:rsid w:val="009572D0"/>
    <w:rsid w:val="009573C6"/>
    <w:rsid w:val="0095740B"/>
    <w:rsid w:val="00957487"/>
    <w:rsid w:val="00957645"/>
    <w:rsid w:val="0095784B"/>
    <w:rsid w:val="00957A99"/>
    <w:rsid w:val="00957B6B"/>
    <w:rsid w:val="00957C40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233"/>
    <w:rsid w:val="0096127D"/>
    <w:rsid w:val="009612F1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832"/>
    <w:rsid w:val="00962A6F"/>
    <w:rsid w:val="00962ECE"/>
    <w:rsid w:val="009635BA"/>
    <w:rsid w:val="0096392B"/>
    <w:rsid w:val="00963945"/>
    <w:rsid w:val="0096397B"/>
    <w:rsid w:val="00963AA8"/>
    <w:rsid w:val="00963AF8"/>
    <w:rsid w:val="00963C39"/>
    <w:rsid w:val="00963C6D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F0B"/>
    <w:rsid w:val="0096606C"/>
    <w:rsid w:val="009665D9"/>
    <w:rsid w:val="009666D6"/>
    <w:rsid w:val="0096675C"/>
    <w:rsid w:val="009667DB"/>
    <w:rsid w:val="0096691D"/>
    <w:rsid w:val="00966961"/>
    <w:rsid w:val="00966EC4"/>
    <w:rsid w:val="00966F19"/>
    <w:rsid w:val="00967501"/>
    <w:rsid w:val="0096766C"/>
    <w:rsid w:val="009677AC"/>
    <w:rsid w:val="00967851"/>
    <w:rsid w:val="009678BE"/>
    <w:rsid w:val="009678D3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185"/>
    <w:rsid w:val="00973257"/>
    <w:rsid w:val="00973279"/>
    <w:rsid w:val="00973368"/>
    <w:rsid w:val="00973388"/>
    <w:rsid w:val="00973637"/>
    <w:rsid w:val="00973792"/>
    <w:rsid w:val="0097383E"/>
    <w:rsid w:val="009738E5"/>
    <w:rsid w:val="00973A69"/>
    <w:rsid w:val="00973F29"/>
    <w:rsid w:val="00974182"/>
    <w:rsid w:val="00974246"/>
    <w:rsid w:val="009744FF"/>
    <w:rsid w:val="00974520"/>
    <w:rsid w:val="0097457D"/>
    <w:rsid w:val="009745F0"/>
    <w:rsid w:val="009746CC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06"/>
    <w:rsid w:val="00977E65"/>
    <w:rsid w:val="00980161"/>
    <w:rsid w:val="009803FC"/>
    <w:rsid w:val="00980403"/>
    <w:rsid w:val="009804CB"/>
    <w:rsid w:val="0098075C"/>
    <w:rsid w:val="0098093F"/>
    <w:rsid w:val="009809DD"/>
    <w:rsid w:val="00980ACA"/>
    <w:rsid w:val="00980D95"/>
    <w:rsid w:val="00980F14"/>
    <w:rsid w:val="00980F93"/>
    <w:rsid w:val="00981078"/>
    <w:rsid w:val="00981281"/>
    <w:rsid w:val="00981374"/>
    <w:rsid w:val="009814E8"/>
    <w:rsid w:val="00981531"/>
    <w:rsid w:val="009816DB"/>
    <w:rsid w:val="0098187C"/>
    <w:rsid w:val="00981AA5"/>
    <w:rsid w:val="00981BAF"/>
    <w:rsid w:val="00981BDC"/>
    <w:rsid w:val="00982038"/>
    <w:rsid w:val="00982314"/>
    <w:rsid w:val="009826A6"/>
    <w:rsid w:val="0098271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3EA"/>
    <w:rsid w:val="0098662D"/>
    <w:rsid w:val="00986956"/>
    <w:rsid w:val="00986A18"/>
    <w:rsid w:val="00986AEB"/>
    <w:rsid w:val="00986B31"/>
    <w:rsid w:val="00986B60"/>
    <w:rsid w:val="009873AF"/>
    <w:rsid w:val="009875A6"/>
    <w:rsid w:val="009876A0"/>
    <w:rsid w:val="00987785"/>
    <w:rsid w:val="009879B5"/>
    <w:rsid w:val="009879F4"/>
    <w:rsid w:val="00987A56"/>
    <w:rsid w:val="00987A73"/>
    <w:rsid w:val="00987ACF"/>
    <w:rsid w:val="00987DBC"/>
    <w:rsid w:val="00987E33"/>
    <w:rsid w:val="00987E81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3"/>
    <w:rsid w:val="00990F19"/>
    <w:rsid w:val="00990FA3"/>
    <w:rsid w:val="0099141E"/>
    <w:rsid w:val="009917F3"/>
    <w:rsid w:val="00991943"/>
    <w:rsid w:val="00991C99"/>
    <w:rsid w:val="00991CD8"/>
    <w:rsid w:val="00991DD6"/>
    <w:rsid w:val="00991E06"/>
    <w:rsid w:val="00991F39"/>
    <w:rsid w:val="0099224A"/>
    <w:rsid w:val="009922CA"/>
    <w:rsid w:val="00992624"/>
    <w:rsid w:val="009927C4"/>
    <w:rsid w:val="00992863"/>
    <w:rsid w:val="009929D3"/>
    <w:rsid w:val="00992A4E"/>
    <w:rsid w:val="00992E8C"/>
    <w:rsid w:val="00992F78"/>
    <w:rsid w:val="00993075"/>
    <w:rsid w:val="0099308D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384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D96"/>
    <w:rsid w:val="00995ECA"/>
    <w:rsid w:val="00996518"/>
    <w:rsid w:val="009966F8"/>
    <w:rsid w:val="00996A14"/>
    <w:rsid w:val="00996A8B"/>
    <w:rsid w:val="00996CD4"/>
    <w:rsid w:val="00996E42"/>
    <w:rsid w:val="00996EA8"/>
    <w:rsid w:val="00996FB0"/>
    <w:rsid w:val="0099731A"/>
    <w:rsid w:val="00997386"/>
    <w:rsid w:val="009973E5"/>
    <w:rsid w:val="0099756F"/>
    <w:rsid w:val="009975D0"/>
    <w:rsid w:val="0099779B"/>
    <w:rsid w:val="009979D6"/>
    <w:rsid w:val="00997CA3"/>
    <w:rsid w:val="00997D91"/>
    <w:rsid w:val="00997EE2"/>
    <w:rsid w:val="009A0212"/>
    <w:rsid w:val="009A031F"/>
    <w:rsid w:val="009A0688"/>
    <w:rsid w:val="009A09C6"/>
    <w:rsid w:val="009A09D9"/>
    <w:rsid w:val="009A0AD4"/>
    <w:rsid w:val="009A0C1F"/>
    <w:rsid w:val="009A0E23"/>
    <w:rsid w:val="009A0EBA"/>
    <w:rsid w:val="009A12A5"/>
    <w:rsid w:val="009A136D"/>
    <w:rsid w:val="009A145D"/>
    <w:rsid w:val="009A1560"/>
    <w:rsid w:val="009A1C7B"/>
    <w:rsid w:val="009A1DFC"/>
    <w:rsid w:val="009A1DFF"/>
    <w:rsid w:val="009A1FC0"/>
    <w:rsid w:val="009A2022"/>
    <w:rsid w:val="009A2144"/>
    <w:rsid w:val="009A23EE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7CE"/>
    <w:rsid w:val="009A3A6D"/>
    <w:rsid w:val="009A3AB5"/>
    <w:rsid w:val="009A3BA5"/>
    <w:rsid w:val="009A3DDB"/>
    <w:rsid w:val="009A3E77"/>
    <w:rsid w:val="009A3E7B"/>
    <w:rsid w:val="009A4018"/>
    <w:rsid w:val="009A44AA"/>
    <w:rsid w:val="009A4615"/>
    <w:rsid w:val="009A4754"/>
    <w:rsid w:val="009A4AA9"/>
    <w:rsid w:val="009A4D31"/>
    <w:rsid w:val="009A516A"/>
    <w:rsid w:val="009A5196"/>
    <w:rsid w:val="009A52A4"/>
    <w:rsid w:val="009A5466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8D1"/>
    <w:rsid w:val="009A790C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0AFD"/>
    <w:rsid w:val="009B0DDF"/>
    <w:rsid w:val="009B124E"/>
    <w:rsid w:val="009B1358"/>
    <w:rsid w:val="009B16AA"/>
    <w:rsid w:val="009B16E6"/>
    <w:rsid w:val="009B1823"/>
    <w:rsid w:val="009B187F"/>
    <w:rsid w:val="009B1CC3"/>
    <w:rsid w:val="009B1CF6"/>
    <w:rsid w:val="009B1E4F"/>
    <w:rsid w:val="009B1F2A"/>
    <w:rsid w:val="009B1F92"/>
    <w:rsid w:val="009B2203"/>
    <w:rsid w:val="009B2640"/>
    <w:rsid w:val="009B27E6"/>
    <w:rsid w:val="009B2A45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5B5"/>
    <w:rsid w:val="009B3685"/>
    <w:rsid w:val="009B3745"/>
    <w:rsid w:val="009B39C5"/>
    <w:rsid w:val="009B3C79"/>
    <w:rsid w:val="009B3CCA"/>
    <w:rsid w:val="009B3D47"/>
    <w:rsid w:val="009B4250"/>
    <w:rsid w:val="009B4253"/>
    <w:rsid w:val="009B4621"/>
    <w:rsid w:val="009B4821"/>
    <w:rsid w:val="009B4863"/>
    <w:rsid w:val="009B488F"/>
    <w:rsid w:val="009B48CC"/>
    <w:rsid w:val="009B4C1C"/>
    <w:rsid w:val="009B4C24"/>
    <w:rsid w:val="009B4E94"/>
    <w:rsid w:val="009B52A1"/>
    <w:rsid w:val="009B52FB"/>
    <w:rsid w:val="009B53A0"/>
    <w:rsid w:val="009B5821"/>
    <w:rsid w:val="009B5A62"/>
    <w:rsid w:val="009B5FA3"/>
    <w:rsid w:val="009B6382"/>
    <w:rsid w:val="009B65B3"/>
    <w:rsid w:val="009B695C"/>
    <w:rsid w:val="009B6AF1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BC1"/>
    <w:rsid w:val="009C0D72"/>
    <w:rsid w:val="009C0DBE"/>
    <w:rsid w:val="009C1335"/>
    <w:rsid w:val="009C1542"/>
    <w:rsid w:val="009C19BC"/>
    <w:rsid w:val="009C19D2"/>
    <w:rsid w:val="009C1A23"/>
    <w:rsid w:val="009C1BF9"/>
    <w:rsid w:val="009C1D4B"/>
    <w:rsid w:val="009C1E0C"/>
    <w:rsid w:val="009C251B"/>
    <w:rsid w:val="009C26EF"/>
    <w:rsid w:val="009C281C"/>
    <w:rsid w:val="009C2AB0"/>
    <w:rsid w:val="009C2E23"/>
    <w:rsid w:val="009C2F4F"/>
    <w:rsid w:val="009C3072"/>
    <w:rsid w:val="009C30DE"/>
    <w:rsid w:val="009C31CB"/>
    <w:rsid w:val="009C3873"/>
    <w:rsid w:val="009C38CD"/>
    <w:rsid w:val="009C3920"/>
    <w:rsid w:val="009C3C51"/>
    <w:rsid w:val="009C3CB7"/>
    <w:rsid w:val="009C3CD4"/>
    <w:rsid w:val="009C3D88"/>
    <w:rsid w:val="009C42A3"/>
    <w:rsid w:val="009C4455"/>
    <w:rsid w:val="009C4B76"/>
    <w:rsid w:val="009C4E0C"/>
    <w:rsid w:val="009C520B"/>
    <w:rsid w:val="009C529C"/>
    <w:rsid w:val="009C52A9"/>
    <w:rsid w:val="009C5772"/>
    <w:rsid w:val="009C5785"/>
    <w:rsid w:val="009C5874"/>
    <w:rsid w:val="009C5984"/>
    <w:rsid w:val="009C5B61"/>
    <w:rsid w:val="009C5D26"/>
    <w:rsid w:val="009C5E4C"/>
    <w:rsid w:val="009C61EA"/>
    <w:rsid w:val="009C633B"/>
    <w:rsid w:val="009C636F"/>
    <w:rsid w:val="009C6768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1A"/>
    <w:rsid w:val="009D0C8D"/>
    <w:rsid w:val="009D0CB2"/>
    <w:rsid w:val="009D110F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9E8"/>
    <w:rsid w:val="009D1E3D"/>
    <w:rsid w:val="009D1ED3"/>
    <w:rsid w:val="009D1F69"/>
    <w:rsid w:val="009D1F9E"/>
    <w:rsid w:val="009D2118"/>
    <w:rsid w:val="009D21E3"/>
    <w:rsid w:val="009D2273"/>
    <w:rsid w:val="009D22EA"/>
    <w:rsid w:val="009D2453"/>
    <w:rsid w:val="009D2C77"/>
    <w:rsid w:val="009D2CDE"/>
    <w:rsid w:val="009D2E9E"/>
    <w:rsid w:val="009D32F8"/>
    <w:rsid w:val="009D333C"/>
    <w:rsid w:val="009D33F8"/>
    <w:rsid w:val="009D3530"/>
    <w:rsid w:val="009D3792"/>
    <w:rsid w:val="009D394E"/>
    <w:rsid w:val="009D3C82"/>
    <w:rsid w:val="009D3F1F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3E6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3B0"/>
    <w:rsid w:val="009D74B4"/>
    <w:rsid w:val="009D75A4"/>
    <w:rsid w:val="009D7695"/>
    <w:rsid w:val="009D774D"/>
    <w:rsid w:val="009D785E"/>
    <w:rsid w:val="009D78E5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EC8"/>
    <w:rsid w:val="009E0F7B"/>
    <w:rsid w:val="009E1029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2E3"/>
    <w:rsid w:val="009E248F"/>
    <w:rsid w:val="009E2532"/>
    <w:rsid w:val="009E2578"/>
    <w:rsid w:val="009E25CB"/>
    <w:rsid w:val="009E2A12"/>
    <w:rsid w:val="009E2B97"/>
    <w:rsid w:val="009E2BE6"/>
    <w:rsid w:val="009E2D3A"/>
    <w:rsid w:val="009E2DD3"/>
    <w:rsid w:val="009E2EAE"/>
    <w:rsid w:val="009E2F97"/>
    <w:rsid w:val="009E3351"/>
    <w:rsid w:val="009E3387"/>
    <w:rsid w:val="009E3388"/>
    <w:rsid w:val="009E3493"/>
    <w:rsid w:val="009E3644"/>
    <w:rsid w:val="009E3790"/>
    <w:rsid w:val="009E39A0"/>
    <w:rsid w:val="009E3AD6"/>
    <w:rsid w:val="009E3B22"/>
    <w:rsid w:val="009E3C31"/>
    <w:rsid w:val="009E3C51"/>
    <w:rsid w:val="009E3CE3"/>
    <w:rsid w:val="009E43AD"/>
    <w:rsid w:val="009E457F"/>
    <w:rsid w:val="009E45B5"/>
    <w:rsid w:val="009E485D"/>
    <w:rsid w:val="009E48C0"/>
    <w:rsid w:val="009E4BE0"/>
    <w:rsid w:val="009E4C93"/>
    <w:rsid w:val="009E4E79"/>
    <w:rsid w:val="009E4FCC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4EF"/>
    <w:rsid w:val="009E6910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D2D"/>
    <w:rsid w:val="009E7E8B"/>
    <w:rsid w:val="009E7E9B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C2E"/>
    <w:rsid w:val="009F0CD1"/>
    <w:rsid w:val="009F108B"/>
    <w:rsid w:val="009F1172"/>
    <w:rsid w:val="009F1189"/>
    <w:rsid w:val="009F13BC"/>
    <w:rsid w:val="009F15AB"/>
    <w:rsid w:val="009F16BC"/>
    <w:rsid w:val="009F187B"/>
    <w:rsid w:val="009F1933"/>
    <w:rsid w:val="009F1B9C"/>
    <w:rsid w:val="009F1CB4"/>
    <w:rsid w:val="009F1F60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6AC"/>
    <w:rsid w:val="009F3857"/>
    <w:rsid w:val="009F385B"/>
    <w:rsid w:val="009F3A4B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5012"/>
    <w:rsid w:val="009F5017"/>
    <w:rsid w:val="009F5330"/>
    <w:rsid w:val="009F5375"/>
    <w:rsid w:val="009F550A"/>
    <w:rsid w:val="009F55BE"/>
    <w:rsid w:val="009F5606"/>
    <w:rsid w:val="009F5641"/>
    <w:rsid w:val="009F5807"/>
    <w:rsid w:val="009F5812"/>
    <w:rsid w:val="009F5A90"/>
    <w:rsid w:val="009F5C09"/>
    <w:rsid w:val="009F5CA4"/>
    <w:rsid w:val="009F60C6"/>
    <w:rsid w:val="009F6410"/>
    <w:rsid w:val="009F6457"/>
    <w:rsid w:val="009F65CB"/>
    <w:rsid w:val="009F66FF"/>
    <w:rsid w:val="009F6B8E"/>
    <w:rsid w:val="009F6D99"/>
    <w:rsid w:val="009F7169"/>
    <w:rsid w:val="009F71CE"/>
    <w:rsid w:val="009F72DF"/>
    <w:rsid w:val="009F74AE"/>
    <w:rsid w:val="009F7637"/>
    <w:rsid w:val="009F779B"/>
    <w:rsid w:val="009F7883"/>
    <w:rsid w:val="009F789B"/>
    <w:rsid w:val="009F79BE"/>
    <w:rsid w:val="009F7B01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1F53"/>
    <w:rsid w:val="00A0203B"/>
    <w:rsid w:val="00A023DA"/>
    <w:rsid w:val="00A0243E"/>
    <w:rsid w:val="00A02721"/>
    <w:rsid w:val="00A02870"/>
    <w:rsid w:val="00A02B26"/>
    <w:rsid w:val="00A02BEC"/>
    <w:rsid w:val="00A02C96"/>
    <w:rsid w:val="00A02D52"/>
    <w:rsid w:val="00A02FBC"/>
    <w:rsid w:val="00A03246"/>
    <w:rsid w:val="00A03361"/>
    <w:rsid w:val="00A033DB"/>
    <w:rsid w:val="00A0346B"/>
    <w:rsid w:val="00A036BB"/>
    <w:rsid w:val="00A03A1D"/>
    <w:rsid w:val="00A03F90"/>
    <w:rsid w:val="00A041D3"/>
    <w:rsid w:val="00A04351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56D"/>
    <w:rsid w:val="00A0559E"/>
    <w:rsid w:val="00A0586B"/>
    <w:rsid w:val="00A0599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CDD"/>
    <w:rsid w:val="00A11E0F"/>
    <w:rsid w:val="00A11E15"/>
    <w:rsid w:val="00A12019"/>
    <w:rsid w:val="00A12206"/>
    <w:rsid w:val="00A12301"/>
    <w:rsid w:val="00A1242B"/>
    <w:rsid w:val="00A126FA"/>
    <w:rsid w:val="00A12929"/>
    <w:rsid w:val="00A12A73"/>
    <w:rsid w:val="00A12B0A"/>
    <w:rsid w:val="00A12BEE"/>
    <w:rsid w:val="00A12C43"/>
    <w:rsid w:val="00A12E9B"/>
    <w:rsid w:val="00A12EE8"/>
    <w:rsid w:val="00A131A4"/>
    <w:rsid w:val="00A13299"/>
    <w:rsid w:val="00A1351A"/>
    <w:rsid w:val="00A136CE"/>
    <w:rsid w:val="00A13715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5180"/>
    <w:rsid w:val="00A153C3"/>
    <w:rsid w:val="00A15406"/>
    <w:rsid w:val="00A1565C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9C"/>
    <w:rsid w:val="00A16CE7"/>
    <w:rsid w:val="00A16D4F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9B4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817"/>
    <w:rsid w:val="00A2299E"/>
    <w:rsid w:val="00A22B33"/>
    <w:rsid w:val="00A23106"/>
    <w:rsid w:val="00A23164"/>
    <w:rsid w:val="00A23243"/>
    <w:rsid w:val="00A232F8"/>
    <w:rsid w:val="00A23590"/>
    <w:rsid w:val="00A236B1"/>
    <w:rsid w:val="00A23919"/>
    <w:rsid w:val="00A23921"/>
    <w:rsid w:val="00A23A03"/>
    <w:rsid w:val="00A23A9E"/>
    <w:rsid w:val="00A23B26"/>
    <w:rsid w:val="00A23C57"/>
    <w:rsid w:val="00A23C72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57"/>
    <w:rsid w:val="00A2595B"/>
    <w:rsid w:val="00A25C0F"/>
    <w:rsid w:val="00A25C8F"/>
    <w:rsid w:val="00A25C9D"/>
    <w:rsid w:val="00A25CA2"/>
    <w:rsid w:val="00A261E4"/>
    <w:rsid w:val="00A265D9"/>
    <w:rsid w:val="00A26883"/>
    <w:rsid w:val="00A26941"/>
    <w:rsid w:val="00A269B4"/>
    <w:rsid w:val="00A26CD1"/>
    <w:rsid w:val="00A26D21"/>
    <w:rsid w:val="00A26D60"/>
    <w:rsid w:val="00A26EE0"/>
    <w:rsid w:val="00A2702B"/>
    <w:rsid w:val="00A271D0"/>
    <w:rsid w:val="00A272E4"/>
    <w:rsid w:val="00A2752A"/>
    <w:rsid w:val="00A2760F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D21"/>
    <w:rsid w:val="00A3135B"/>
    <w:rsid w:val="00A313D0"/>
    <w:rsid w:val="00A314A9"/>
    <w:rsid w:val="00A3157B"/>
    <w:rsid w:val="00A3159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DAF"/>
    <w:rsid w:val="00A332AD"/>
    <w:rsid w:val="00A3331F"/>
    <w:rsid w:val="00A3336E"/>
    <w:rsid w:val="00A333B0"/>
    <w:rsid w:val="00A333E7"/>
    <w:rsid w:val="00A334F0"/>
    <w:rsid w:val="00A33866"/>
    <w:rsid w:val="00A3393A"/>
    <w:rsid w:val="00A3393D"/>
    <w:rsid w:val="00A33B91"/>
    <w:rsid w:val="00A33D5C"/>
    <w:rsid w:val="00A33E60"/>
    <w:rsid w:val="00A3400E"/>
    <w:rsid w:val="00A34678"/>
    <w:rsid w:val="00A34685"/>
    <w:rsid w:val="00A347E4"/>
    <w:rsid w:val="00A34B18"/>
    <w:rsid w:val="00A34D82"/>
    <w:rsid w:val="00A34DA0"/>
    <w:rsid w:val="00A34E1A"/>
    <w:rsid w:val="00A35038"/>
    <w:rsid w:val="00A35A0B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5F"/>
    <w:rsid w:val="00A4037A"/>
    <w:rsid w:val="00A40531"/>
    <w:rsid w:val="00A4054D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A23"/>
    <w:rsid w:val="00A42B20"/>
    <w:rsid w:val="00A42B72"/>
    <w:rsid w:val="00A42B87"/>
    <w:rsid w:val="00A42CEB"/>
    <w:rsid w:val="00A42D1C"/>
    <w:rsid w:val="00A42F87"/>
    <w:rsid w:val="00A430E8"/>
    <w:rsid w:val="00A43104"/>
    <w:rsid w:val="00A4339C"/>
    <w:rsid w:val="00A4392A"/>
    <w:rsid w:val="00A43A94"/>
    <w:rsid w:val="00A43F6A"/>
    <w:rsid w:val="00A4424E"/>
    <w:rsid w:val="00A442E8"/>
    <w:rsid w:val="00A443F4"/>
    <w:rsid w:val="00A44415"/>
    <w:rsid w:val="00A444F8"/>
    <w:rsid w:val="00A4459F"/>
    <w:rsid w:val="00A44633"/>
    <w:rsid w:val="00A447B0"/>
    <w:rsid w:val="00A44882"/>
    <w:rsid w:val="00A44CEF"/>
    <w:rsid w:val="00A44E28"/>
    <w:rsid w:val="00A44EA1"/>
    <w:rsid w:val="00A44F39"/>
    <w:rsid w:val="00A45371"/>
    <w:rsid w:val="00A4570E"/>
    <w:rsid w:val="00A4579D"/>
    <w:rsid w:val="00A45A3B"/>
    <w:rsid w:val="00A45C5B"/>
    <w:rsid w:val="00A45D50"/>
    <w:rsid w:val="00A45EFA"/>
    <w:rsid w:val="00A4619A"/>
    <w:rsid w:val="00A462E5"/>
    <w:rsid w:val="00A46302"/>
    <w:rsid w:val="00A46332"/>
    <w:rsid w:val="00A465AC"/>
    <w:rsid w:val="00A466C9"/>
    <w:rsid w:val="00A46764"/>
    <w:rsid w:val="00A4699E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244"/>
    <w:rsid w:val="00A5140E"/>
    <w:rsid w:val="00A514EB"/>
    <w:rsid w:val="00A51761"/>
    <w:rsid w:val="00A51A4E"/>
    <w:rsid w:val="00A51C03"/>
    <w:rsid w:val="00A51DA7"/>
    <w:rsid w:val="00A521E0"/>
    <w:rsid w:val="00A52265"/>
    <w:rsid w:val="00A522B1"/>
    <w:rsid w:val="00A523B2"/>
    <w:rsid w:val="00A524C8"/>
    <w:rsid w:val="00A52733"/>
    <w:rsid w:val="00A5291D"/>
    <w:rsid w:val="00A52987"/>
    <w:rsid w:val="00A52EDB"/>
    <w:rsid w:val="00A53277"/>
    <w:rsid w:val="00A532E0"/>
    <w:rsid w:val="00A53574"/>
    <w:rsid w:val="00A535B9"/>
    <w:rsid w:val="00A53DBD"/>
    <w:rsid w:val="00A54108"/>
    <w:rsid w:val="00A54241"/>
    <w:rsid w:val="00A547CC"/>
    <w:rsid w:val="00A54A90"/>
    <w:rsid w:val="00A54B0B"/>
    <w:rsid w:val="00A54D16"/>
    <w:rsid w:val="00A54E6B"/>
    <w:rsid w:val="00A552A3"/>
    <w:rsid w:val="00A553CE"/>
    <w:rsid w:val="00A553DF"/>
    <w:rsid w:val="00A55538"/>
    <w:rsid w:val="00A5576B"/>
    <w:rsid w:val="00A5579B"/>
    <w:rsid w:val="00A55877"/>
    <w:rsid w:val="00A558EE"/>
    <w:rsid w:val="00A55A72"/>
    <w:rsid w:val="00A55BB7"/>
    <w:rsid w:val="00A55D45"/>
    <w:rsid w:val="00A55E76"/>
    <w:rsid w:val="00A56019"/>
    <w:rsid w:val="00A56088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51"/>
    <w:rsid w:val="00A57182"/>
    <w:rsid w:val="00A57212"/>
    <w:rsid w:val="00A57311"/>
    <w:rsid w:val="00A5772F"/>
    <w:rsid w:val="00A5787F"/>
    <w:rsid w:val="00A57BD6"/>
    <w:rsid w:val="00A57E38"/>
    <w:rsid w:val="00A57EC0"/>
    <w:rsid w:val="00A57F96"/>
    <w:rsid w:val="00A60130"/>
    <w:rsid w:val="00A605A0"/>
    <w:rsid w:val="00A6065A"/>
    <w:rsid w:val="00A606AC"/>
    <w:rsid w:val="00A606E3"/>
    <w:rsid w:val="00A607D7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1FDC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417"/>
    <w:rsid w:val="00A654AC"/>
    <w:rsid w:val="00A6550F"/>
    <w:rsid w:val="00A655C8"/>
    <w:rsid w:val="00A6563A"/>
    <w:rsid w:val="00A657CE"/>
    <w:rsid w:val="00A657CF"/>
    <w:rsid w:val="00A65B20"/>
    <w:rsid w:val="00A65C2E"/>
    <w:rsid w:val="00A65C72"/>
    <w:rsid w:val="00A65CEB"/>
    <w:rsid w:val="00A65F12"/>
    <w:rsid w:val="00A65FBF"/>
    <w:rsid w:val="00A662B5"/>
    <w:rsid w:val="00A6636E"/>
    <w:rsid w:val="00A66851"/>
    <w:rsid w:val="00A669D6"/>
    <w:rsid w:val="00A66ABA"/>
    <w:rsid w:val="00A66B1D"/>
    <w:rsid w:val="00A66E2E"/>
    <w:rsid w:val="00A67082"/>
    <w:rsid w:val="00A6721E"/>
    <w:rsid w:val="00A673AF"/>
    <w:rsid w:val="00A6743F"/>
    <w:rsid w:val="00A6755D"/>
    <w:rsid w:val="00A675AF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191"/>
    <w:rsid w:val="00A705A2"/>
    <w:rsid w:val="00A70815"/>
    <w:rsid w:val="00A70946"/>
    <w:rsid w:val="00A70A35"/>
    <w:rsid w:val="00A70ACA"/>
    <w:rsid w:val="00A70C9C"/>
    <w:rsid w:val="00A70D28"/>
    <w:rsid w:val="00A70F69"/>
    <w:rsid w:val="00A70FAB"/>
    <w:rsid w:val="00A7120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21B"/>
    <w:rsid w:val="00A72376"/>
    <w:rsid w:val="00A7245E"/>
    <w:rsid w:val="00A726A3"/>
    <w:rsid w:val="00A726DE"/>
    <w:rsid w:val="00A72D12"/>
    <w:rsid w:val="00A72D73"/>
    <w:rsid w:val="00A72E60"/>
    <w:rsid w:val="00A73061"/>
    <w:rsid w:val="00A730AD"/>
    <w:rsid w:val="00A7320B"/>
    <w:rsid w:val="00A73242"/>
    <w:rsid w:val="00A7356D"/>
    <w:rsid w:val="00A736FE"/>
    <w:rsid w:val="00A73873"/>
    <w:rsid w:val="00A7398D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88"/>
    <w:rsid w:val="00A75DE7"/>
    <w:rsid w:val="00A75F9C"/>
    <w:rsid w:val="00A760AA"/>
    <w:rsid w:val="00A7624D"/>
    <w:rsid w:val="00A7634B"/>
    <w:rsid w:val="00A764B9"/>
    <w:rsid w:val="00A76696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54C"/>
    <w:rsid w:val="00A77B5E"/>
    <w:rsid w:val="00A80010"/>
    <w:rsid w:val="00A8067A"/>
    <w:rsid w:val="00A806D6"/>
    <w:rsid w:val="00A80A1A"/>
    <w:rsid w:val="00A80CC4"/>
    <w:rsid w:val="00A80D66"/>
    <w:rsid w:val="00A811FE"/>
    <w:rsid w:val="00A81200"/>
    <w:rsid w:val="00A8135C"/>
    <w:rsid w:val="00A81633"/>
    <w:rsid w:val="00A81694"/>
    <w:rsid w:val="00A816D1"/>
    <w:rsid w:val="00A817E7"/>
    <w:rsid w:val="00A81877"/>
    <w:rsid w:val="00A81D9B"/>
    <w:rsid w:val="00A8221B"/>
    <w:rsid w:val="00A82437"/>
    <w:rsid w:val="00A82508"/>
    <w:rsid w:val="00A825F5"/>
    <w:rsid w:val="00A82C1E"/>
    <w:rsid w:val="00A82D55"/>
    <w:rsid w:val="00A831F0"/>
    <w:rsid w:val="00A8323D"/>
    <w:rsid w:val="00A83309"/>
    <w:rsid w:val="00A83706"/>
    <w:rsid w:val="00A837B2"/>
    <w:rsid w:val="00A83BF1"/>
    <w:rsid w:val="00A83CA0"/>
    <w:rsid w:val="00A83D12"/>
    <w:rsid w:val="00A83D3E"/>
    <w:rsid w:val="00A84298"/>
    <w:rsid w:val="00A844CE"/>
    <w:rsid w:val="00A84527"/>
    <w:rsid w:val="00A8455B"/>
    <w:rsid w:val="00A849C1"/>
    <w:rsid w:val="00A84B80"/>
    <w:rsid w:val="00A84EBF"/>
    <w:rsid w:val="00A851D3"/>
    <w:rsid w:val="00A85237"/>
    <w:rsid w:val="00A8523D"/>
    <w:rsid w:val="00A85301"/>
    <w:rsid w:val="00A8542B"/>
    <w:rsid w:val="00A85489"/>
    <w:rsid w:val="00A85661"/>
    <w:rsid w:val="00A8574B"/>
    <w:rsid w:val="00A85AB9"/>
    <w:rsid w:val="00A85BE0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339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EE6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DA"/>
    <w:rsid w:val="00A93C2F"/>
    <w:rsid w:val="00A93E1D"/>
    <w:rsid w:val="00A93E34"/>
    <w:rsid w:val="00A93FAE"/>
    <w:rsid w:val="00A93FB8"/>
    <w:rsid w:val="00A94056"/>
    <w:rsid w:val="00A94094"/>
    <w:rsid w:val="00A94475"/>
    <w:rsid w:val="00A947A5"/>
    <w:rsid w:val="00A94A70"/>
    <w:rsid w:val="00A94BB8"/>
    <w:rsid w:val="00A94D18"/>
    <w:rsid w:val="00A95024"/>
    <w:rsid w:val="00A9505F"/>
    <w:rsid w:val="00A9508C"/>
    <w:rsid w:val="00A95203"/>
    <w:rsid w:val="00A95239"/>
    <w:rsid w:val="00A9526D"/>
    <w:rsid w:val="00A95A3E"/>
    <w:rsid w:val="00A95B82"/>
    <w:rsid w:val="00A95CDF"/>
    <w:rsid w:val="00A96058"/>
    <w:rsid w:val="00A96245"/>
    <w:rsid w:val="00A9630C"/>
    <w:rsid w:val="00A963F3"/>
    <w:rsid w:val="00A964EC"/>
    <w:rsid w:val="00A96905"/>
    <w:rsid w:val="00A9692B"/>
    <w:rsid w:val="00A969CE"/>
    <w:rsid w:val="00A96A1F"/>
    <w:rsid w:val="00A96CF6"/>
    <w:rsid w:val="00A96D7E"/>
    <w:rsid w:val="00A96E78"/>
    <w:rsid w:val="00A96F06"/>
    <w:rsid w:val="00A9727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B15"/>
    <w:rsid w:val="00AA1D12"/>
    <w:rsid w:val="00AA1EA6"/>
    <w:rsid w:val="00AA1EEC"/>
    <w:rsid w:val="00AA1F6F"/>
    <w:rsid w:val="00AA1FD9"/>
    <w:rsid w:val="00AA1FF7"/>
    <w:rsid w:val="00AA210C"/>
    <w:rsid w:val="00AA27DC"/>
    <w:rsid w:val="00AA29F2"/>
    <w:rsid w:val="00AA2CD8"/>
    <w:rsid w:val="00AA2FA7"/>
    <w:rsid w:val="00AA301B"/>
    <w:rsid w:val="00AA30A2"/>
    <w:rsid w:val="00AA316B"/>
    <w:rsid w:val="00AA3667"/>
    <w:rsid w:val="00AA3745"/>
    <w:rsid w:val="00AA3749"/>
    <w:rsid w:val="00AA3854"/>
    <w:rsid w:val="00AA435A"/>
    <w:rsid w:val="00AA461D"/>
    <w:rsid w:val="00AA46B8"/>
    <w:rsid w:val="00AA4779"/>
    <w:rsid w:val="00AA4A96"/>
    <w:rsid w:val="00AA4BD0"/>
    <w:rsid w:val="00AA4C09"/>
    <w:rsid w:val="00AA4F41"/>
    <w:rsid w:val="00AA503F"/>
    <w:rsid w:val="00AA5568"/>
    <w:rsid w:val="00AA5584"/>
    <w:rsid w:val="00AA576F"/>
    <w:rsid w:val="00AA5A4C"/>
    <w:rsid w:val="00AA5CC5"/>
    <w:rsid w:val="00AA6026"/>
    <w:rsid w:val="00AA60BF"/>
    <w:rsid w:val="00AA6206"/>
    <w:rsid w:val="00AA6207"/>
    <w:rsid w:val="00AA62AA"/>
    <w:rsid w:val="00AA62C9"/>
    <w:rsid w:val="00AA630A"/>
    <w:rsid w:val="00AA6372"/>
    <w:rsid w:val="00AA6462"/>
    <w:rsid w:val="00AA6534"/>
    <w:rsid w:val="00AA65B3"/>
    <w:rsid w:val="00AA6646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36B"/>
    <w:rsid w:val="00AB141C"/>
    <w:rsid w:val="00AB165A"/>
    <w:rsid w:val="00AB1705"/>
    <w:rsid w:val="00AB1A33"/>
    <w:rsid w:val="00AB1A92"/>
    <w:rsid w:val="00AB250C"/>
    <w:rsid w:val="00AB2857"/>
    <w:rsid w:val="00AB29C5"/>
    <w:rsid w:val="00AB2A5F"/>
    <w:rsid w:val="00AB2B1A"/>
    <w:rsid w:val="00AB2B6E"/>
    <w:rsid w:val="00AB2BFE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7F8"/>
    <w:rsid w:val="00AB513E"/>
    <w:rsid w:val="00AB51DA"/>
    <w:rsid w:val="00AB53BA"/>
    <w:rsid w:val="00AB542C"/>
    <w:rsid w:val="00AB54D0"/>
    <w:rsid w:val="00AB55E1"/>
    <w:rsid w:val="00AB57AD"/>
    <w:rsid w:val="00AB57EE"/>
    <w:rsid w:val="00AB583A"/>
    <w:rsid w:val="00AB5902"/>
    <w:rsid w:val="00AB5DD5"/>
    <w:rsid w:val="00AB642C"/>
    <w:rsid w:val="00AB6445"/>
    <w:rsid w:val="00AB644A"/>
    <w:rsid w:val="00AB6458"/>
    <w:rsid w:val="00AB657D"/>
    <w:rsid w:val="00AB66AA"/>
    <w:rsid w:val="00AB6AA6"/>
    <w:rsid w:val="00AB6CA0"/>
    <w:rsid w:val="00AB6E1B"/>
    <w:rsid w:val="00AB6F73"/>
    <w:rsid w:val="00AB71B7"/>
    <w:rsid w:val="00AB71CE"/>
    <w:rsid w:val="00AB76D5"/>
    <w:rsid w:val="00AB7787"/>
    <w:rsid w:val="00AB78AC"/>
    <w:rsid w:val="00AB7913"/>
    <w:rsid w:val="00AB7B3D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36F"/>
    <w:rsid w:val="00AC14EE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7B9"/>
    <w:rsid w:val="00AC38C2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C85"/>
    <w:rsid w:val="00AC4D1B"/>
    <w:rsid w:val="00AC4D53"/>
    <w:rsid w:val="00AC4D9E"/>
    <w:rsid w:val="00AC4E2E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6F66"/>
    <w:rsid w:val="00AC73C4"/>
    <w:rsid w:val="00AC7470"/>
    <w:rsid w:val="00AC74C2"/>
    <w:rsid w:val="00AC75FE"/>
    <w:rsid w:val="00AC76B5"/>
    <w:rsid w:val="00AC771B"/>
    <w:rsid w:val="00AC798F"/>
    <w:rsid w:val="00AC7C48"/>
    <w:rsid w:val="00AC7DE9"/>
    <w:rsid w:val="00AD00AF"/>
    <w:rsid w:val="00AD01AE"/>
    <w:rsid w:val="00AD03E6"/>
    <w:rsid w:val="00AD0766"/>
    <w:rsid w:val="00AD12B8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1CA"/>
    <w:rsid w:val="00AD456A"/>
    <w:rsid w:val="00AD4597"/>
    <w:rsid w:val="00AD48F9"/>
    <w:rsid w:val="00AD4C34"/>
    <w:rsid w:val="00AD54B2"/>
    <w:rsid w:val="00AD57E1"/>
    <w:rsid w:val="00AD5949"/>
    <w:rsid w:val="00AD5C33"/>
    <w:rsid w:val="00AD5F47"/>
    <w:rsid w:val="00AD653F"/>
    <w:rsid w:val="00AD66B7"/>
    <w:rsid w:val="00AD6958"/>
    <w:rsid w:val="00AD6980"/>
    <w:rsid w:val="00AD6A21"/>
    <w:rsid w:val="00AD6C09"/>
    <w:rsid w:val="00AD6C7F"/>
    <w:rsid w:val="00AD6ED7"/>
    <w:rsid w:val="00AD6EF5"/>
    <w:rsid w:val="00AD6F42"/>
    <w:rsid w:val="00AD70C9"/>
    <w:rsid w:val="00AD72FA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B98"/>
    <w:rsid w:val="00AE0D23"/>
    <w:rsid w:val="00AE0E9E"/>
    <w:rsid w:val="00AE10A8"/>
    <w:rsid w:val="00AE10F6"/>
    <w:rsid w:val="00AE14B7"/>
    <w:rsid w:val="00AE14DF"/>
    <w:rsid w:val="00AE176D"/>
    <w:rsid w:val="00AE185F"/>
    <w:rsid w:val="00AE1944"/>
    <w:rsid w:val="00AE19D1"/>
    <w:rsid w:val="00AE1BCE"/>
    <w:rsid w:val="00AE1BFF"/>
    <w:rsid w:val="00AE2072"/>
    <w:rsid w:val="00AE2205"/>
    <w:rsid w:val="00AE232B"/>
    <w:rsid w:val="00AE26F5"/>
    <w:rsid w:val="00AE2957"/>
    <w:rsid w:val="00AE2968"/>
    <w:rsid w:val="00AE2A82"/>
    <w:rsid w:val="00AE2E9A"/>
    <w:rsid w:val="00AE2FA6"/>
    <w:rsid w:val="00AE3004"/>
    <w:rsid w:val="00AE32F0"/>
    <w:rsid w:val="00AE3573"/>
    <w:rsid w:val="00AE3582"/>
    <w:rsid w:val="00AE3627"/>
    <w:rsid w:val="00AE37B9"/>
    <w:rsid w:val="00AE3839"/>
    <w:rsid w:val="00AE389A"/>
    <w:rsid w:val="00AE3A41"/>
    <w:rsid w:val="00AE3AF4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ECB"/>
    <w:rsid w:val="00AE4F01"/>
    <w:rsid w:val="00AE5434"/>
    <w:rsid w:val="00AE54ED"/>
    <w:rsid w:val="00AE567E"/>
    <w:rsid w:val="00AE594F"/>
    <w:rsid w:val="00AE5C22"/>
    <w:rsid w:val="00AE5E95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438"/>
    <w:rsid w:val="00AE74C1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1E0"/>
    <w:rsid w:val="00AF033F"/>
    <w:rsid w:val="00AF038A"/>
    <w:rsid w:val="00AF045F"/>
    <w:rsid w:val="00AF0706"/>
    <w:rsid w:val="00AF0AC1"/>
    <w:rsid w:val="00AF0DC7"/>
    <w:rsid w:val="00AF0FFE"/>
    <w:rsid w:val="00AF1079"/>
    <w:rsid w:val="00AF1414"/>
    <w:rsid w:val="00AF14BD"/>
    <w:rsid w:val="00AF15C3"/>
    <w:rsid w:val="00AF19CD"/>
    <w:rsid w:val="00AF1A4A"/>
    <w:rsid w:val="00AF1AD6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C4A"/>
    <w:rsid w:val="00AF3C6A"/>
    <w:rsid w:val="00AF3C80"/>
    <w:rsid w:val="00AF3C8C"/>
    <w:rsid w:val="00AF3E90"/>
    <w:rsid w:val="00AF4095"/>
    <w:rsid w:val="00AF41FC"/>
    <w:rsid w:val="00AF4371"/>
    <w:rsid w:val="00AF4447"/>
    <w:rsid w:val="00AF4575"/>
    <w:rsid w:val="00AF457C"/>
    <w:rsid w:val="00AF4743"/>
    <w:rsid w:val="00AF4ABD"/>
    <w:rsid w:val="00AF4D92"/>
    <w:rsid w:val="00AF4FEC"/>
    <w:rsid w:val="00AF52B0"/>
    <w:rsid w:val="00AF5363"/>
    <w:rsid w:val="00AF5A85"/>
    <w:rsid w:val="00AF5AB1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70AC"/>
    <w:rsid w:val="00AF72A9"/>
    <w:rsid w:val="00AF7363"/>
    <w:rsid w:val="00AF738A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10D3"/>
    <w:rsid w:val="00B01182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E0E"/>
    <w:rsid w:val="00B04F11"/>
    <w:rsid w:val="00B0504B"/>
    <w:rsid w:val="00B0540A"/>
    <w:rsid w:val="00B0548B"/>
    <w:rsid w:val="00B05688"/>
    <w:rsid w:val="00B056CF"/>
    <w:rsid w:val="00B0588E"/>
    <w:rsid w:val="00B05FC9"/>
    <w:rsid w:val="00B062A4"/>
    <w:rsid w:val="00B066BC"/>
    <w:rsid w:val="00B066FE"/>
    <w:rsid w:val="00B06721"/>
    <w:rsid w:val="00B06771"/>
    <w:rsid w:val="00B06B29"/>
    <w:rsid w:val="00B06C77"/>
    <w:rsid w:val="00B06FF3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79C"/>
    <w:rsid w:val="00B0790B"/>
    <w:rsid w:val="00B07A16"/>
    <w:rsid w:val="00B07A59"/>
    <w:rsid w:val="00B07CBE"/>
    <w:rsid w:val="00B07F50"/>
    <w:rsid w:val="00B100C7"/>
    <w:rsid w:val="00B10103"/>
    <w:rsid w:val="00B108ED"/>
    <w:rsid w:val="00B10931"/>
    <w:rsid w:val="00B1093D"/>
    <w:rsid w:val="00B10A8A"/>
    <w:rsid w:val="00B10BE8"/>
    <w:rsid w:val="00B10D69"/>
    <w:rsid w:val="00B10DF3"/>
    <w:rsid w:val="00B10FA8"/>
    <w:rsid w:val="00B1125F"/>
    <w:rsid w:val="00B1167A"/>
    <w:rsid w:val="00B1181B"/>
    <w:rsid w:val="00B11882"/>
    <w:rsid w:val="00B118F5"/>
    <w:rsid w:val="00B11CD5"/>
    <w:rsid w:val="00B11D99"/>
    <w:rsid w:val="00B11E29"/>
    <w:rsid w:val="00B11E38"/>
    <w:rsid w:val="00B11F4E"/>
    <w:rsid w:val="00B11F6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BF2"/>
    <w:rsid w:val="00B13D52"/>
    <w:rsid w:val="00B13F1F"/>
    <w:rsid w:val="00B14251"/>
    <w:rsid w:val="00B147CC"/>
    <w:rsid w:val="00B14AC2"/>
    <w:rsid w:val="00B14CF3"/>
    <w:rsid w:val="00B14EED"/>
    <w:rsid w:val="00B150D2"/>
    <w:rsid w:val="00B15141"/>
    <w:rsid w:val="00B151C6"/>
    <w:rsid w:val="00B1521D"/>
    <w:rsid w:val="00B155A0"/>
    <w:rsid w:val="00B156C6"/>
    <w:rsid w:val="00B15B44"/>
    <w:rsid w:val="00B15CCE"/>
    <w:rsid w:val="00B15FA9"/>
    <w:rsid w:val="00B16254"/>
    <w:rsid w:val="00B16342"/>
    <w:rsid w:val="00B164C7"/>
    <w:rsid w:val="00B16815"/>
    <w:rsid w:val="00B16B5F"/>
    <w:rsid w:val="00B16D06"/>
    <w:rsid w:val="00B16D08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285"/>
    <w:rsid w:val="00B2043A"/>
    <w:rsid w:val="00B20572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423"/>
    <w:rsid w:val="00B215F9"/>
    <w:rsid w:val="00B217CD"/>
    <w:rsid w:val="00B2184A"/>
    <w:rsid w:val="00B21909"/>
    <w:rsid w:val="00B21B67"/>
    <w:rsid w:val="00B21CA7"/>
    <w:rsid w:val="00B21EE8"/>
    <w:rsid w:val="00B21FCF"/>
    <w:rsid w:val="00B220CD"/>
    <w:rsid w:val="00B22169"/>
    <w:rsid w:val="00B22472"/>
    <w:rsid w:val="00B2275B"/>
    <w:rsid w:val="00B22949"/>
    <w:rsid w:val="00B229C3"/>
    <w:rsid w:val="00B229DA"/>
    <w:rsid w:val="00B22E9E"/>
    <w:rsid w:val="00B22EB5"/>
    <w:rsid w:val="00B22EDB"/>
    <w:rsid w:val="00B232CB"/>
    <w:rsid w:val="00B23380"/>
    <w:rsid w:val="00B233A9"/>
    <w:rsid w:val="00B237E7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F4"/>
    <w:rsid w:val="00B26C12"/>
    <w:rsid w:val="00B26F3F"/>
    <w:rsid w:val="00B27085"/>
    <w:rsid w:val="00B2727F"/>
    <w:rsid w:val="00B273AE"/>
    <w:rsid w:val="00B2751E"/>
    <w:rsid w:val="00B2754A"/>
    <w:rsid w:val="00B2757B"/>
    <w:rsid w:val="00B27652"/>
    <w:rsid w:val="00B278E0"/>
    <w:rsid w:val="00B27D54"/>
    <w:rsid w:val="00B27DD3"/>
    <w:rsid w:val="00B30108"/>
    <w:rsid w:val="00B3039C"/>
    <w:rsid w:val="00B303B3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B"/>
    <w:rsid w:val="00B31B47"/>
    <w:rsid w:val="00B31DAC"/>
    <w:rsid w:val="00B31E5F"/>
    <w:rsid w:val="00B32017"/>
    <w:rsid w:val="00B32199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468B"/>
    <w:rsid w:val="00B34D44"/>
    <w:rsid w:val="00B35208"/>
    <w:rsid w:val="00B3537B"/>
    <w:rsid w:val="00B3539A"/>
    <w:rsid w:val="00B35745"/>
    <w:rsid w:val="00B35785"/>
    <w:rsid w:val="00B359F1"/>
    <w:rsid w:val="00B35C43"/>
    <w:rsid w:val="00B35CB3"/>
    <w:rsid w:val="00B35F8E"/>
    <w:rsid w:val="00B3638E"/>
    <w:rsid w:val="00B3669B"/>
    <w:rsid w:val="00B3689B"/>
    <w:rsid w:val="00B368FA"/>
    <w:rsid w:val="00B36D86"/>
    <w:rsid w:val="00B36DCE"/>
    <w:rsid w:val="00B36E9B"/>
    <w:rsid w:val="00B37188"/>
    <w:rsid w:val="00B377C1"/>
    <w:rsid w:val="00B37B1F"/>
    <w:rsid w:val="00B37B8B"/>
    <w:rsid w:val="00B37B9F"/>
    <w:rsid w:val="00B37C11"/>
    <w:rsid w:val="00B37EA4"/>
    <w:rsid w:val="00B4003E"/>
    <w:rsid w:val="00B40079"/>
    <w:rsid w:val="00B400E0"/>
    <w:rsid w:val="00B401FB"/>
    <w:rsid w:val="00B40292"/>
    <w:rsid w:val="00B406B2"/>
    <w:rsid w:val="00B40B28"/>
    <w:rsid w:val="00B40B80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3B7"/>
    <w:rsid w:val="00B424DB"/>
    <w:rsid w:val="00B42879"/>
    <w:rsid w:val="00B42964"/>
    <w:rsid w:val="00B42A85"/>
    <w:rsid w:val="00B42BEA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929"/>
    <w:rsid w:val="00B449DA"/>
    <w:rsid w:val="00B44A4C"/>
    <w:rsid w:val="00B44CA1"/>
    <w:rsid w:val="00B44CA3"/>
    <w:rsid w:val="00B44ED2"/>
    <w:rsid w:val="00B44F26"/>
    <w:rsid w:val="00B4520F"/>
    <w:rsid w:val="00B453AD"/>
    <w:rsid w:val="00B45578"/>
    <w:rsid w:val="00B45A61"/>
    <w:rsid w:val="00B45AC0"/>
    <w:rsid w:val="00B45C4D"/>
    <w:rsid w:val="00B45E1C"/>
    <w:rsid w:val="00B45F18"/>
    <w:rsid w:val="00B45FF5"/>
    <w:rsid w:val="00B46296"/>
    <w:rsid w:val="00B46501"/>
    <w:rsid w:val="00B468D6"/>
    <w:rsid w:val="00B46F0D"/>
    <w:rsid w:val="00B4731B"/>
    <w:rsid w:val="00B473FE"/>
    <w:rsid w:val="00B47784"/>
    <w:rsid w:val="00B4783F"/>
    <w:rsid w:val="00B47858"/>
    <w:rsid w:val="00B47CEF"/>
    <w:rsid w:val="00B47EEF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7F1"/>
    <w:rsid w:val="00B51841"/>
    <w:rsid w:val="00B51A3C"/>
    <w:rsid w:val="00B51A40"/>
    <w:rsid w:val="00B51AD3"/>
    <w:rsid w:val="00B51ECC"/>
    <w:rsid w:val="00B522DF"/>
    <w:rsid w:val="00B5238F"/>
    <w:rsid w:val="00B524B6"/>
    <w:rsid w:val="00B5258B"/>
    <w:rsid w:val="00B527E9"/>
    <w:rsid w:val="00B529A5"/>
    <w:rsid w:val="00B529D8"/>
    <w:rsid w:val="00B529F2"/>
    <w:rsid w:val="00B52B4F"/>
    <w:rsid w:val="00B52D29"/>
    <w:rsid w:val="00B52EC8"/>
    <w:rsid w:val="00B531A0"/>
    <w:rsid w:val="00B53280"/>
    <w:rsid w:val="00B532E3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3F76"/>
    <w:rsid w:val="00B542BA"/>
    <w:rsid w:val="00B545D8"/>
    <w:rsid w:val="00B5462B"/>
    <w:rsid w:val="00B54989"/>
    <w:rsid w:val="00B54A5B"/>
    <w:rsid w:val="00B54CC5"/>
    <w:rsid w:val="00B54FB2"/>
    <w:rsid w:val="00B552A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B5"/>
    <w:rsid w:val="00B574BA"/>
    <w:rsid w:val="00B575DA"/>
    <w:rsid w:val="00B57625"/>
    <w:rsid w:val="00B5774C"/>
    <w:rsid w:val="00B57861"/>
    <w:rsid w:val="00B57BEC"/>
    <w:rsid w:val="00B57C7A"/>
    <w:rsid w:val="00B57EC9"/>
    <w:rsid w:val="00B60206"/>
    <w:rsid w:val="00B60407"/>
    <w:rsid w:val="00B6059C"/>
    <w:rsid w:val="00B606B7"/>
    <w:rsid w:val="00B609F0"/>
    <w:rsid w:val="00B60C79"/>
    <w:rsid w:val="00B60E6E"/>
    <w:rsid w:val="00B60EBE"/>
    <w:rsid w:val="00B60EE9"/>
    <w:rsid w:val="00B610E0"/>
    <w:rsid w:val="00B6112D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DB1"/>
    <w:rsid w:val="00B633AE"/>
    <w:rsid w:val="00B63435"/>
    <w:rsid w:val="00B6352F"/>
    <w:rsid w:val="00B635CD"/>
    <w:rsid w:val="00B63870"/>
    <w:rsid w:val="00B63938"/>
    <w:rsid w:val="00B63A87"/>
    <w:rsid w:val="00B63D3F"/>
    <w:rsid w:val="00B63DBB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90E"/>
    <w:rsid w:val="00B64A44"/>
    <w:rsid w:val="00B64C99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E99"/>
    <w:rsid w:val="00B66FFC"/>
    <w:rsid w:val="00B6717E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8C3"/>
    <w:rsid w:val="00B71A5D"/>
    <w:rsid w:val="00B71C0F"/>
    <w:rsid w:val="00B71D35"/>
    <w:rsid w:val="00B71D41"/>
    <w:rsid w:val="00B71FBB"/>
    <w:rsid w:val="00B71FCF"/>
    <w:rsid w:val="00B72523"/>
    <w:rsid w:val="00B72684"/>
    <w:rsid w:val="00B7273B"/>
    <w:rsid w:val="00B727B8"/>
    <w:rsid w:val="00B72992"/>
    <w:rsid w:val="00B72BD1"/>
    <w:rsid w:val="00B72D6C"/>
    <w:rsid w:val="00B73132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364"/>
    <w:rsid w:val="00B7476F"/>
    <w:rsid w:val="00B74968"/>
    <w:rsid w:val="00B74A0D"/>
    <w:rsid w:val="00B74DF2"/>
    <w:rsid w:val="00B74EC0"/>
    <w:rsid w:val="00B75226"/>
    <w:rsid w:val="00B75542"/>
    <w:rsid w:val="00B75667"/>
    <w:rsid w:val="00B75863"/>
    <w:rsid w:val="00B7586E"/>
    <w:rsid w:val="00B758BA"/>
    <w:rsid w:val="00B75940"/>
    <w:rsid w:val="00B75A5C"/>
    <w:rsid w:val="00B75C90"/>
    <w:rsid w:val="00B7617F"/>
    <w:rsid w:val="00B761E2"/>
    <w:rsid w:val="00B762BA"/>
    <w:rsid w:val="00B7646F"/>
    <w:rsid w:val="00B769F3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D4"/>
    <w:rsid w:val="00B77605"/>
    <w:rsid w:val="00B777DB"/>
    <w:rsid w:val="00B77828"/>
    <w:rsid w:val="00B77A51"/>
    <w:rsid w:val="00B77B57"/>
    <w:rsid w:val="00B77D68"/>
    <w:rsid w:val="00B77D8A"/>
    <w:rsid w:val="00B800EF"/>
    <w:rsid w:val="00B80388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2EE2"/>
    <w:rsid w:val="00B830F7"/>
    <w:rsid w:val="00B831DC"/>
    <w:rsid w:val="00B8321E"/>
    <w:rsid w:val="00B832D7"/>
    <w:rsid w:val="00B832D8"/>
    <w:rsid w:val="00B83407"/>
    <w:rsid w:val="00B83420"/>
    <w:rsid w:val="00B837F5"/>
    <w:rsid w:val="00B8394D"/>
    <w:rsid w:val="00B83AC3"/>
    <w:rsid w:val="00B83AEB"/>
    <w:rsid w:val="00B83DAC"/>
    <w:rsid w:val="00B83DF6"/>
    <w:rsid w:val="00B84A94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09"/>
    <w:rsid w:val="00B86B4D"/>
    <w:rsid w:val="00B86D87"/>
    <w:rsid w:val="00B86DBB"/>
    <w:rsid w:val="00B86ED9"/>
    <w:rsid w:val="00B86FBF"/>
    <w:rsid w:val="00B87067"/>
    <w:rsid w:val="00B878B9"/>
    <w:rsid w:val="00B87A27"/>
    <w:rsid w:val="00B87C60"/>
    <w:rsid w:val="00B87E95"/>
    <w:rsid w:val="00B87F24"/>
    <w:rsid w:val="00B90165"/>
    <w:rsid w:val="00B902E2"/>
    <w:rsid w:val="00B90610"/>
    <w:rsid w:val="00B90960"/>
    <w:rsid w:val="00B90987"/>
    <w:rsid w:val="00B90A42"/>
    <w:rsid w:val="00B90AF6"/>
    <w:rsid w:val="00B91240"/>
    <w:rsid w:val="00B91356"/>
    <w:rsid w:val="00B91842"/>
    <w:rsid w:val="00B91E9D"/>
    <w:rsid w:val="00B920CC"/>
    <w:rsid w:val="00B92191"/>
    <w:rsid w:val="00B922C4"/>
    <w:rsid w:val="00B924B1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8B3"/>
    <w:rsid w:val="00B9391B"/>
    <w:rsid w:val="00B939E6"/>
    <w:rsid w:val="00B93BF6"/>
    <w:rsid w:val="00B93C36"/>
    <w:rsid w:val="00B93C38"/>
    <w:rsid w:val="00B93C66"/>
    <w:rsid w:val="00B94054"/>
    <w:rsid w:val="00B94155"/>
    <w:rsid w:val="00B94253"/>
    <w:rsid w:val="00B9436E"/>
    <w:rsid w:val="00B94525"/>
    <w:rsid w:val="00B946E7"/>
    <w:rsid w:val="00B949E3"/>
    <w:rsid w:val="00B950E8"/>
    <w:rsid w:val="00B95372"/>
    <w:rsid w:val="00B954FC"/>
    <w:rsid w:val="00B95574"/>
    <w:rsid w:val="00B9586C"/>
    <w:rsid w:val="00B95A04"/>
    <w:rsid w:val="00B95B06"/>
    <w:rsid w:val="00B95C49"/>
    <w:rsid w:val="00B95E38"/>
    <w:rsid w:val="00B95EEF"/>
    <w:rsid w:val="00B95FD7"/>
    <w:rsid w:val="00B96228"/>
    <w:rsid w:val="00B96313"/>
    <w:rsid w:val="00B963E3"/>
    <w:rsid w:val="00B96652"/>
    <w:rsid w:val="00B9666A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462"/>
    <w:rsid w:val="00BA067F"/>
    <w:rsid w:val="00BA073F"/>
    <w:rsid w:val="00BA07EB"/>
    <w:rsid w:val="00BA0D74"/>
    <w:rsid w:val="00BA0EA9"/>
    <w:rsid w:val="00BA1342"/>
    <w:rsid w:val="00BA13D4"/>
    <w:rsid w:val="00BA13E0"/>
    <w:rsid w:val="00BA145F"/>
    <w:rsid w:val="00BA17C4"/>
    <w:rsid w:val="00BA2217"/>
    <w:rsid w:val="00BA24D9"/>
    <w:rsid w:val="00BA2520"/>
    <w:rsid w:val="00BA255B"/>
    <w:rsid w:val="00BA270E"/>
    <w:rsid w:val="00BA2729"/>
    <w:rsid w:val="00BA283C"/>
    <w:rsid w:val="00BA29E3"/>
    <w:rsid w:val="00BA2AEB"/>
    <w:rsid w:val="00BA2B41"/>
    <w:rsid w:val="00BA3116"/>
    <w:rsid w:val="00BA33E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36B"/>
    <w:rsid w:val="00BA4794"/>
    <w:rsid w:val="00BA47E1"/>
    <w:rsid w:val="00BA48E0"/>
    <w:rsid w:val="00BA4CF4"/>
    <w:rsid w:val="00BA4EB0"/>
    <w:rsid w:val="00BA4FA7"/>
    <w:rsid w:val="00BA54FB"/>
    <w:rsid w:val="00BA555B"/>
    <w:rsid w:val="00BA59CE"/>
    <w:rsid w:val="00BA5A24"/>
    <w:rsid w:val="00BA5C02"/>
    <w:rsid w:val="00BA5C97"/>
    <w:rsid w:val="00BA5D45"/>
    <w:rsid w:val="00BA5EFB"/>
    <w:rsid w:val="00BA60F3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832"/>
    <w:rsid w:val="00BB0D75"/>
    <w:rsid w:val="00BB0FE4"/>
    <w:rsid w:val="00BB1286"/>
    <w:rsid w:val="00BB1483"/>
    <w:rsid w:val="00BB1598"/>
    <w:rsid w:val="00BB1C4F"/>
    <w:rsid w:val="00BB20E7"/>
    <w:rsid w:val="00BB225D"/>
    <w:rsid w:val="00BB25D8"/>
    <w:rsid w:val="00BB26DD"/>
    <w:rsid w:val="00BB277B"/>
    <w:rsid w:val="00BB2835"/>
    <w:rsid w:val="00BB297F"/>
    <w:rsid w:val="00BB2D30"/>
    <w:rsid w:val="00BB3102"/>
    <w:rsid w:val="00BB3135"/>
    <w:rsid w:val="00BB314B"/>
    <w:rsid w:val="00BB365A"/>
    <w:rsid w:val="00BB37B0"/>
    <w:rsid w:val="00BB3B06"/>
    <w:rsid w:val="00BB3CA8"/>
    <w:rsid w:val="00BB3D91"/>
    <w:rsid w:val="00BB3F4C"/>
    <w:rsid w:val="00BB3FB3"/>
    <w:rsid w:val="00BB4048"/>
    <w:rsid w:val="00BB4252"/>
    <w:rsid w:val="00BB46DE"/>
    <w:rsid w:val="00BB4785"/>
    <w:rsid w:val="00BB498F"/>
    <w:rsid w:val="00BB4A42"/>
    <w:rsid w:val="00BB4C37"/>
    <w:rsid w:val="00BB4C3D"/>
    <w:rsid w:val="00BB4F91"/>
    <w:rsid w:val="00BB5075"/>
    <w:rsid w:val="00BB51B7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71EC"/>
    <w:rsid w:val="00BB724B"/>
    <w:rsid w:val="00BB7408"/>
    <w:rsid w:val="00BB740F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6BF"/>
    <w:rsid w:val="00BC17A3"/>
    <w:rsid w:val="00BC1B4B"/>
    <w:rsid w:val="00BC1C1F"/>
    <w:rsid w:val="00BC1D76"/>
    <w:rsid w:val="00BC1EEB"/>
    <w:rsid w:val="00BC1F70"/>
    <w:rsid w:val="00BC201A"/>
    <w:rsid w:val="00BC21D0"/>
    <w:rsid w:val="00BC243F"/>
    <w:rsid w:val="00BC258D"/>
    <w:rsid w:val="00BC261C"/>
    <w:rsid w:val="00BC279A"/>
    <w:rsid w:val="00BC286F"/>
    <w:rsid w:val="00BC2BC7"/>
    <w:rsid w:val="00BC2F45"/>
    <w:rsid w:val="00BC32DF"/>
    <w:rsid w:val="00BC335A"/>
    <w:rsid w:val="00BC33C5"/>
    <w:rsid w:val="00BC344E"/>
    <w:rsid w:val="00BC3463"/>
    <w:rsid w:val="00BC38B8"/>
    <w:rsid w:val="00BC38FC"/>
    <w:rsid w:val="00BC39A4"/>
    <w:rsid w:val="00BC3A75"/>
    <w:rsid w:val="00BC3B45"/>
    <w:rsid w:val="00BC3CF8"/>
    <w:rsid w:val="00BC3F33"/>
    <w:rsid w:val="00BC40CE"/>
    <w:rsid w:val="00BC4267"/>
    <w:rsid w:val="00BC4636"/>
    <w:rsid w:val="00BC4701"/>
    <w:rsid w:val="00BC4827"/>
    <w:rsid w:val="00BC494F"/>
    <w:rsid w:val="00BC49BE"/>
    <w:rsid w:val="00BC4B9C"/>
    <w:rsid w:val="00BC4D3C"/>
    <w:rsid w:val="00BC4DD5"/>
    <w:rsid w:val="00BC5181"/>
    <w:rsid w:val="00BC5288"/>
    <w:rsid w:val="00BC52E3"/>
    <w:rsid w:val="00BC5511"/>
    <w:rsid w:val="00BC56C1"/>
    <w:rsid w:val="00BC5BE8"/>
    <w:rsid w:val="00BC5CE2"/>
    <w:rsid w:val="00BC5F30"/>
    <w:rsid w:val="00BC6103"/>
    <w:rsid w:val="00BC642E"/>
    <w:rsid w:val="00BC6669"/>
    <w:rsid w:val="00BC66F1"/>
    <w:rsid w:val="00BC6742"/>
    <w:rsid w:val="00BC6A9C"/>
    <w:rsid w:val="00BC70FB"/>
    <w:rsid w:val="00BC71C5"/>
    <w:rsid w:val="00BC729D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D43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304A"/>
    <w:rsid w:val="00BD3837"/>
    <w:rsid w:val="00BD385B"/>
    <w:rsid w:val="00BD3863"/>
    <w:rsid w:val="00BD386B"/>
    <w:rsid w:val="00BD3C44"/>
    <w:rsid w:val="00BD3C69"/>
    <w:rsid w:val="00BD3D7A"/>
    <w:rsid w:val="00BD3E88"/>
    <w:rsid w:val="00BD3EF2"/>
    <w:rsid w:val="00BD4062"/>
    <w:rsid w:val="00BD4355"/>
    <w:rsid w:val="00BD47E1"/>
    <w:rsid w:val="00BD4A64"/>
    <w:rsid w:val="00BD4A8A"/>
    <w:rsid w:val="00BD4B4E"/>
    <w:rsid w:val="00BD4B66"/>
    <w:rsid w:val="00BD4E83"/>
    <w:rsid w:val="00BD52FA"/>
    <w:rsid w:val="00BD55B5"/>
    <w:rsid w:val="00BD5642"/>
    <w:rsid w:val="00BD5686"/>
    <w:rsid w:val="00BD5A26"/>
    <w:rsid w:val="00BD5A74"/>
    <w:rsid w:val="00BD5B75"/>
    <w:rsid w:val="00BD5D4D"/>
    <w:rsid w:val="00BD5F20"/>
    <w:rsid w:val="00BD614C"/>
    <w:rsid w:val="00BD64B6"/>
    <w:rsid w:val="00BD6509"/>
    <w:rsid w:val="00BD65D2"/>
    <w:rsid w:val="00BD689C"/>
    <w:rsid w:val="00BD6909"/>
    <w:rsid w:val="00BD6A22"/>
    <w:rsid w:val="00BD6CB1"/>
    <w:rsid w:val="00BD6D75"/>
    <w:rsid w:val="00BD6E97"/>
    <w:rsid w:val="00BD7212"/>
    <w:rsid w:val="00BD727A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B8"/>
    <w:rsid w:val="00BE1634"/>
    <w:rsid w:val="00BE197A"/>
    <w:rsid w:val="00BE1A06"/>
    <w:rsid w:val="00BE1A1E"/>
    <w:rsid w:val="00BE1EBA"/>
    <w:rsid w:val="00BE2271"/>
    <w:rsid w:val="00BE2323"/>
    <w:rsid w:val="00BE25F1"/>
    <w:rsid w:val="00BE2A02"/>
    <w:rsid w:val="00BE2E99"/>
    <w:rsid w:val="00BE2EAB"/>
    <w:rsid w:val="00BE2EC4"/>
    <w:rsid w:val="00BE2ED6"/>
    <w:rsid w:val="00BE3434"/>
    <w:rsid w:val="00BE3851"/>
    <w:rsid w:val="00BE3AFA"/>
    <w:rsid w:val="00BE3F52"/>
    <w:rsid w:val="00BE403F"/>
    <w:rsid w:val="00BE41BB"/>
    <w:rsid w:val="00BE4568"/>
    <w:rsid w:val="00BE4578"/>
    <w:rsid w:val="00BE45B4"/>
    <w:rsid w:val="00BE45C1"/>
    <w:rsid w:val="00BE4B43"/>
    <w:rsid w:val="00BE51C7"/>
    <w:rsid w:val="00BE536E"/>
    <w:rsid w:val="00BE5515"/>
    <w:rsid w:val="00BE5613"/>
    <w:rsid w:val="00BE57BE"/>
    <w:rsid w:val="00BE57ED"/>
    <w:rsid w:val="00BE5813"/>
    <w:rsid w:val="00BE58D6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202"/>
    <w:rsid w:val="00BF220D"/>
    <w:rsid w:val="00BF2817"/>
    <w:rsid w:val="00BF2A91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4089"/>
    <w:rsid w:val="00BF4231"/>
    <w:rsid w:val="00BF42F4"/>
    <w:rsid w:val="00BF432F"/>
    <w:rsid w:val="00BF45F6"/>
    <w:rsid w:val="00BF46F1"/>
    <w:rsid w:val="00BF4796"/>
    <w:rsid w:val="00BF4923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42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9AA"/>
    <w:rsid w:val="00BF7CDD"/>
    <w:rsid w:val="00BF7D43"/>
    <w:rsid w:val="00BF7D9A"/>
    <w:rsid w:val="00BF7E8F"/>
    <w:rsid w:val="00BF7F65"/>
    <w:rsid w:val="00C007CA"/>
    <w:rsid w:val="00C00C28"/>
    <w:rsid w:val="00C00E52"/>
    <w:rsid w:val="00C00F1A"/>
    <w:rsid w:val="00C00F1C"/>
    <w:rsid w:val="00C00F23"/>
    <w:rsid w:val="00C010F5"/>
    <w:rsid w:val="00C01835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2D94"/>
    <w:rsid w:val="00C02EE7"/>
    <w:rsid w:val="00C03071"/>
    <w:rsid w:val="00C0350E"/>
    <w:rsid w:val="00C0351E"/>
    <w:rsid w:val="00C03728"/>
    <w:rsid w:val="00C039DB"/>
    <w:rsid w:val="00C03ACF"/>
    <w:rsid w:val="00C03B7B"/>
    <w:rsid w:val="00C03C30"/>
    <w:rsid w:val="00C04300"/>
    <w:rsid w:val="00C04322"/>
    <w:rsid w:val="00C04339"/>
    <w:rsid w:val="00C048DA"/>
    <w:rsid w:val="00C04C6C"/>
    <w:rsid w:val="00C04D35"/>
    <w:rsid w:val="00C04DE2"/>
    <w:rsid w:val="00C04EB1"/>
    <w:rsid w:val="00C05395"/>
    <w:rsid w:val="00C053F5"/>
    <w:rsid w:val="00C057B3"/>
    <w:rsid w:val="00C057E0"/>
    <w:rsid w:val="00C05863"/>
    <w:rsid w:val="00C05B4D"/>
    <w:rsid w:val="00C05BE8"/>
    <w:rsid w:val="00C05C20"/>
    <w:rsid w:val="00C05D67"/>
    <w:rsid w:val="00C06031"/>
    <w:rsid w:val="00C06066"/>
    <w:rsid w:val="00C06155"/>
    <w:rsid w:val="00C061EC"/>
    <w:rsid w:val="00C06403"/>
    <w:rsid w:val="00C0648A"/>
    <w:rsid w:val="00C0658F"/>
    <w:rsid w:val="00C066BD"/>
    <w:rsid w:val="00C067A4"/>
    <w:rsid w:val="00C06822"/>
    <w:rsid w:val="00C06DBD"/>
    <w:rsid w:val="00C06F8C"/>
    <w:rsid w:val="00C07048"/>
    <w:rsid w:val="00C072D5"/>
    <w:rsid w:val="00C07449"/>
    <w:rsid w:val="00C07510"/>
    <w:rsid w:val="00C0776C"/>
    <w:rsid w:val="00C07977"/>
    <w:rsid w:val="00C079A4"/>
    <w:rsid w:val="00C07A54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66E"/>
    <w:rsid w:val="00C118FA"/>
    <w:rsid w:val="00C11C33"/>
    <w:rsid w:val="00C11C73"/>
    <w:rsid w:val="00C11F37"/>
    <w:rsid w:val="00C11FE5"/>
    <w:rsid w:val="00C11FF6"/>
    <w:rsid w:val="00C12068"/>
    <w:rsid w:val="00C1208E"/>
    <w:rsid w:val="00C12582"/>
    <w:rsid w:val="00C125D5"/>
    <w:rsid w:val="00C129E5"/>
    <w:rsid w:val="00C12AEC"/>
    <w:rsid w:val="00C12CD3"/>
    <w:rsid w:val="00C12EB5"/>
    <w:rsid w:val="00C1328A"/>
    <w:rsid w:val="00C13504"/>
    <w:rsid w:val="00C13550"/>
    <w:rsid w:val="00C13773"/>
    <w:rsid w:val="00C137BB"/>
    <w:rsid w:val="00C13BA6"/>
    <w:rsid w:val="00C13BCA"/>
    <w:rsid w:val="00C13C8A"/>
    <w:rsid w:val="00C13F22"/>
    <w:rsid w:val="00C13F51"/>
    <w:rsid w:val="00C14080"/>
    <w:rsid w:val="00C140FE"/>
    <w:rsid w:val="00C14115"/>
    <w:rsid w:val="00C14346"/>
    <w:rsid w:val="00C14691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95"/>
    <w:rsid w:val="00C16257"/>
    <w:rsid w:val="00C16386"/>
    <w:rsid w:val="00C163EE"/>
    <w:rsid w:val="00C164BC"/>
    <w:rsid w:val="00C165C6"/>
    <w:rsid w:val="00C1662C"/>
    <w:rsid w:val="00C16813"/>
    <w:rsid w:val="00C16848"/>
    <w:rsid w:val="00C1690D"/>
    <w:rsid w:val="00C16ADB"/>
    <w:rsid w:val="00C16B16"/>
    <w:rsid w:val="00C16CAD"/>
    <w:rsid w:val="00C16CF9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B6"/>
    <w:rsid w:val="00C17869"/>
    <w:rsid w:val="00C179BB"/>
    <w:rsid w:val="00C17D78"/>
    <w:rsid w:val="00C17D7E"/>
    <w:rsid w:val="00C17D89"/>
    <w:rsid w:val="00C17EFE"/>
    <w:rsid w:val="00C17F24"/>
    <w:rsid w:val="00C17FF7"/>
    <w:rsid w:val="00C202D5"/>
    <w:rsid w:val="00C2040B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DD"/>
    <w:rsid w:val="00C21728"/>
    <w:rsid w:val="00C2179E"/>
    <w:rsid w:val="00C21B35"/>
    <w:rsid w:val="00C22038"/>
    <w:rsid w:val="00C22142"/>
    <w:rsid w:val="00C22242"/>
    <w:rsid w:val="00C223D4"/>
    <w:rsid w:val="00C224E7"/>
    <w:rsid w:val="00C2251B"/>
    <w:rsid w:val="00C22600"/>
    <w:rsid w:val="00C226B6"/>
    <w:rsid w:val="00C226CE"/>
    <w:rsid w:val="00C2272E"/>
    <w:rsid w:val="00C22956"/>
    <w:rsid w:val="00C22BF2"/>
    <w:rsid w:val="00C22C33"/>
    <w:rsid w:val="00C22FA0"/>
    <w:rsid w:val="00C23191"/>
    <w:rsid w:val="00C232DD"/>
    <w:rsid w:val="00C23500"/>
    <w:rsid w:val="00C238E8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C00"/>
    <w:rsid w:val="00C25C46"/>
    <w:rsid w:val="00C2606D"/>
    <w:rsid w:val="00C26290"/>
    <w:rsid w:val="00C26408"/>
    <w:rsid w:val="00C26417"/>
    <w:rsid w:val="00C264E2"/>
    <w:rsid w:val="00C2664D"/>
    <w:rsid w:val="00C267F7"/>
    <w:rsid w:val="00C26832"/>
    <w:rsid w:val="00C26871"/>
    <w:rsid w:val="00C2695A"/>
    <w:rsid w:val="00C26C53"/>
    <w:rsid w:val="00C26DA0"/>
    <w:rsid w:val="00C26EB2"/>
    <w:rsid w:val="00C26FCC"/>
    <w:rsid w:val="00C27126"/>
    <w:rsid w:val="00C27156"/>
    <w:rsid w:val="00C27418"/>
    <w:rsid w:val="00C274BE"/>
    <w:rsid w:val="00C275D9"/>
    <w:rsid w:val="00C2769D"/>
    <w:rsid w:val="00C2783C"/>
    <w:rsid w:val="00C278B5"/>
    <w:rsid w:val="00C27964"/>
    <w:rsid w:val="00C27CD4"/>
    <w:rsid w:val="00C27DF2"/>
    <w:rsid w:val="00C27E49"/>
    <w:rsid w:val="00C27FC7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08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D4B"/>
    <w:rsid w:val="00C34F16"/>
    <w:rsid w:val="00C3528E"/>
    <w:rsid w:val="00C3539B"/>
    <w:rsid w:val="00C35657"/>
    <w:rsid w:val="00C3566B"/>
    <w:rsid w:val="00C359D9"/>
    <w:rsid w:val="00C35B23"/>
    <w:rsid w:val="00C35C34"/>
    <w:rsid w:val="00C35CAE"/>
    <w:rsid w:val="00C35CC8"/>
    <w:rsid w:val="00C36002"/>
    <w:rsid w:val="00C36050"/>
    <w:rsid w:val="00C36184"/>
    <w:rsid w:val="00C361B0"/>
    <w:rsid w:val="00C36362"/>
    <w:rsid w:val="00C36713"/>
    <w:rsid w:val="00C367B9"/>
    <w:rsid w:val="00C36D9E"/>
    <w:rsid w:val="00C36DAD"/>
    <w:rsid w:val="00C36F30"/>
    <w:rsid w:val="00C37033"/>
    <w:rsid w:val="00C37050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130"/>
    <w:rsid w:val="00C4216F"/>
    <w:rsid w:val="00C424ED"/>
    <w:rsid w:val="00C42784"/>
    <w:rsid w:val="00C429E1"/>
    <w:rsid w:val="00C42D24"/>
    <w:rsid w:val="00C42DFE"/>
    <w:rsid w:val="00C42F18"/>
    <w:rsid w:val="00C43547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975"/>
    <w:rsid w:val="00C44C28"/>
    <w:rsid w:val="00C44F96"/>
    <w:rsid w:val="00C44FF2"/>
    <w:rsid w:val="00C453BB"/>
    <w:rsid w:val="00C453DD"/>
    <w:rsid w:val="00C4540A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553"/>
    <w:rsid w:val="00C466C7"/>
    <w:rsid w:val="00C46B84"/>
    <w:rsid w:val="00C46E11"/>
    <w:rsid w:val="00C470AA"/>
    <w:rsid w:val="00C471D3"/>
    <w:rsid w:val="00C47358"/>
    <w:rsid w:val="00C476BF"/>
    <w:rsid w:val="00C47AE8"/>
    <w:rsid w:val="00C47B93"/>
    <w:rsid w:val="00C47BDE"/>
    <w:rsid w:val="00C47D1F"/>
    <w:rsid w:val="00C47D4D"/>
    <w:rsid w:val="00C47EC4"/>
    <w:rsid w:val="00C501BE"/>
    <w:rsid w:val="00C50600"/>
    <w:rsid w:val="00C506B5"/>
    <w:rsid w:val="00C506B7"/>
    <w:rsid w:val="00C508B7"/>
    <w:rsid w:val="00C509D3"/>
    <w:rsid w:val="00C50AA6"/>
    <w:rsid w:val="00C50C6F"/>
    <w:rsid w:val="00C511FD"/>
    <w:rsid w:val="00C51313"/>
    <w:rsid w:val="00C51464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F74"/>
    <w:rsid w:val="00C531B4"/>
    <w:rsid w:val="00C5326A"/>
    <w:rsid w:val="00C532F9"/>
    <w:rsid w:val="00C53330"/>
    <w:rsid w:val="00C53437"/>
    <w:rsid w:val="00C53564"/>
    <w:rsid w:val="00C536DF"/>
    <w:rsid w:val="00C53703"/>
    <w:rsid w:val="00C53721"/>
    <w:rsid w:val="00C53779"/>
    <w:rsid w:val="00C53997"/>
    <w:rsid w:val="00C53BD0"/>
    <w:rsid w:val="00C53E22"/>
    <w:rsid w:val="00C53F1D"/>
    <w:rsid w:val="00C53F41"/>
    <w:rsid w:val="00C53F44"/>
    <w:rsid w:val="00C54075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32"/>
    <w:rsid w:val="00C569CA"/>
    <w:rsid w:val="00C56ECE"/>
    <w:rsid w:val="00C5712F"/>
    <w:rsid w:val="00C5733A"/>
    <w:rsid w:val="00C5744D"/>
    <w:rsid w:val="00C57696"/>
    <w:rsid w:val="00C5777C"/>
    <w:rsid w:val="00C57CC6"/>
    <w:rsid w:val="00C57D43"/>
    <w:rsid w:val="00C57DBA"/>
    <w:rsid w:val="00C57EEE"/>
    <w:rsid w:val="00C60147"/>
    <w:rsid w:val="00C601EB"/>
    <w:rsid w:val="00C602DB"/>
    <w:rsid w:val="00C60631"/>
    <w:rsid w:val="00C60708"/>
    <w:rsid w:val="00C60860"/>
    <w:rsid w:val="00C608A1"/>
    <w:rsid w:val="00C608D6"/>
    <w:rsid w:val="00C60EC1"/>
    <w:rsid w:val="00C61170"/>
    <w:rsid w:val="00C613E1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575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57"/>
    <w:rsid w:val="00C64E8E"/>
    <w:rsid w:val="00C64E90"/>
    <w:rsid w:val="00C6543B"/>
    <w:rsid w:val="00C65601"/>
    <w:rsid w:val="00C6560B"/>
    <w:rsid w:val="00C6560D"/>
    <w:rsid w:val="00C657B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99E"/>
    <w:rsid w:val="00C66A93"/>
    <w:rsid w:val="00C66BBC"/>
    <w:rsid w:val="00C66C34"/>
    <w:rsid w:val="00C67487"/>
    <w:rsid w:val="00C676E9"/>
    <w:rsid w:val="00C67703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E2"/>
    <w:rsid w:val="00C7216B"/>
    <w:rsid w:val="00C72183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A7C"/>
    <w:rsid w:val="00C73BF6"/>
    <w:rsid w:val="00C73D12"/>
    <w:rsid w:val="00C73E60"/>
    <w:rsid w:val="00C74157"/>
    <w:rsid w:val="00C7416E"/>
    <w:rsid w:val="00C74311"/>
    <w:rsid w:val="00C74430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C4"/>
    <w:rsid w:val="00C75BAC"/>
    <w:rsid w:val="00C75C9D"/>
    <w:rsid w:val="00C75DD1"/>
    <w:rsid w:val="00C76261"/>
    <w:rsid w:val="00C762A9"/>
    <w:rsid w:val="00C76342"/>
    <w:rsid w:val="00C76952"/>
    <w:rsid w:val="00C76B1D"/>
    <w:rsid w:val="00C77188"/>
    <w:rsid w:val="00C7731D"/>
    <w:rsid w:val="00C774FD"/>
    <w:rsid w:val="00C77728"/>
    <w:rsid w:val="00C77753"/>
    <w:rsid w:val="00C77780"/>
    <w:rsid w:val="00C7799E"/>
    <w:rsid w:val="00C77F89"/>
    <w:rsid w:val="00C80441"/>
    <w:rsid w:val="00C80547"/>
    <w:rsid w:val="00C8057F"/>
    <w:rsid w:val="00C80D59"/>
    <w:rsid w:val="00C80DB5"/>
    <w:rsid w:val="00C80F2A"/>
    <w:rsid w:val="00C81092"/>
    <w:rsid w:val="00C8121F"/>
    <w:rsid w:val="00C812C0"/>
    <w:rsid w:val="00C818A9"/>
    <w:rsid w:val="00C8198E"/>
    <w:rsid w:val="00C819EF"/>
    <w:rsid w:val="00C81B30"/>
    <w:rsid w:val="00C81B55"/>
    <w:rsid w:val="00C81EDA"/>
    <w:rsid w:val="00C820FD"/>
    <w:rsid w:val="00C8220B"/>
    <w:rsid w:val="00C8227E"/>
    <w:rsid w:val="00C822AB"/>
    <w:rsid w:val="00C82387"/>
    <w:rsid w:val="00C823D0"/>
    <w:rsid w:val="00C82691"/>
    <w:rsid w:val="00C82793"/>
    <w:rsid w:val="00C829CC"/>
    <w:rsid w:val="00C82A39"/>
    <w:rsid w:val="00C82AC0"/>
    <w:rsid w:val="00C82F4B"/>
    <w:rsid w:val="00C82F6F"/>
    <w:rsid w:val="00C831FC"/>
    <w:rsid w:val="00C8351F"/>
    <w:rsid w:val="00C8395C"/>
    <w:rsid w:val="00C839FA"/>
    <w:rsid w:val="00C83B24"/>
    <w:rsid w:val="00C83C78"/>
    <w:rsid w:val="00C83D50"/>
    <w:rsid w:val="00C84054"/>
    <w:rsid w:val="00C84231"/>
    <w:rsid w:val="00C843FB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BF5"/>
    <w:rsid w:val="00C85CEF"/>
    <w:rsid w:val="00C85F12"/>
    <w:rsid w:val="00C86345"/>
    <w:rsid w:val="00C86379"/>
    <w:rsid w:val="00C864DB"/>
    <w:rsid w:val="00C8669B"/>
    <w:rsid w:val="00C86A6A"/>
    <w:rsid w:val="00C86D36"/>
    <w:rsid w:val="00C86F98"/>
    <w:rsid w:val="00C870B3"/>
    <w:rsid w:val="00C870BA"/>
    <w:rsid w:val="00C872A0"/>
    <w:rsid w:val="00C87300"/>
    <w:rsid w:val="00C8739A"/>
    <w:rsid w:val="00C873DF"/>
    <w:rsid w:val="00C87558"/>
    <w:rsid w:val="00C8781D"/>
    <w:rsid w:val="00C878E9"/>
    <w:rsid w:val="00C87AF9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F7A"/>
    <w:rsid w:val="00C9100B"/>
    <w:rsid w:val="00C911EF"/>
    <w:rsid w:val="00C91504"/>
    <w:rsid w:val="00C915FB"/>
    <w:rsid w:val="00C9168C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62"/>
    <w:rsid w:val="00C92DBE"/>
    <w:rsid w:val="00C92E46"/>
    <w:rsid w:val="00C9318C"/>
    <w:rsid w:val="00C93297"/>
    <w:rsid w:val="00C932F9"/>
    <w:rsid w:val="00C93543"/>
    <w:rsid w:val="00C93877"/>
    <w:rsid w:val="00C9394E"/>
    <w:rsid w:val="00C93B76"/>
    <w:rsid w:val="00C93D61"/>
    <w:rsid w:val="00C93E22"/>
    <w:rsid w:val="00C943AE"/>
    <w:rsid w:val="00C94462"/>
    <w:rsid w:val="00C945EC"/>
    <w:rsid w:val="00C947E8"/>
    <w:rsid w:val="00C9489E"/>
    <w:rsid w:val="00C94A5E"/>
    <w:rsid w:val="00C94B58"/>
    <w:rsid w:val="00C94BBA"/>
    <w:rsid w:val="00C94E45"/>
    <w:rsid w:val="00C951EE"/>
    <w:rsid w:val="00C9523D"/>
    <w:rsid w:val="00C95300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63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D05"/>
    <w:rsid w:val="00C97D32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4A8"/>
    <w:rsid w:val="00CA18D2"/>
    <w:rsid w:val="00CA212E"/>
    <w:rsid w:val="00CA2919"/>
    <w:rsid w:val="00CA2C56"/>
    <w:rsid w:val="00CA326D"/>
    <w:rsid w:val="00CA32E9"/>
    <w:rsid w:val="00CA3313"/>
    <w:rsid w:val="00CA3337"/>
    <w:rsid w:val="00CA35EC"/>
    <w:rsid w:val="00CA36F6"/>
    <w:rsid w:val="00CA397F"/>
    <w:rsid w:val="00CA3AC9"/>
    <w:rsid w:val="00CA3D3B"/>
    <w:rsid w:val="00CA3E51"/>
    <w:rsid w:val="00CA3EC1"/>
    <w:rsid w:val="00CA3EE7"/>
    <w:rsid w:val="00CA3FDC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A6B"/>
    <w:rsid w:val="00CA4C14"/>
    <w:rsid w:val="00CA4F58"/>
    <w:rsid w:val="00CA51A0"/>
    <w:rsid w:val="00CA51F0"/>
    <w:rsid w:val="00CA5478"/>
    <w:rsid w:val="00CA54B2"/>
    <w:rsid w:val="00CA5547"/>
    <w:rsid w:val="00CA5842"/>
    <w:rsid w:val="00CA5914"/>
    <w:rsid w:val="00CA5DA3"/>
    <w:rsid w:val="00CA6164"/>
    <w:rsid w:val="00CA6187"/>
    <w:rsid w:val="00CA66DD"/>
    <w:rsid w:val="00CA66FF"/>
    <w:rsid w:val="00CA675F"/>
    <w:rsid w:val="00CA6BBC"/>
    <w:rsid w:val="00CA6BDF"/>
    <w:rsid w:val="00CA6D12"/>
    <w:rsid w:val="00CA6DEB"/>
    <w:rsid w:val="00CA73A5"/>
    <w:rsid w:val="00CA740A"/>
    <w:rsid w:val="00CA78E1"/>
    <w:rsid w:val="00CA7C69"/>
    <w:rsid w:val="00CB01BC"/>
    <w:rsid w:val="00CB03CF"/>
    <w:rsid w:val="00CB047F"/>
    <w:rsid w:val="00CB0A9B"/>
    <w:rsid w:val="00CB0B5A"/>
    <w:rsid w:val="00CB0CE5"/>
    <w:rsid w:val="00CB1174"/>
    <w:rsid w:val="00CB11BD"/>
    <w:rsid w:val="00CB1368"/>
    <w:rsid w:val="00CB167F"/>
    <w:rsid w:val="00CB179C"/>
    <w:rsid w:val="00CB1C31"/>
    <w:rsid w:val="00CB1F2A"/>
    <w:rsid w:val="00CB221F"/>
    <w:rsid w:val="00CB2335"/>
    <w:rsid w:val="00CB2426"/>
    <w:rsid w:val="00CB2595"/>
    <w:rsid w:val="00CB2601"/>
    <w:rsid w:val="00CB2745"/>
    <w:rsid w:val="00CB2791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C1A"/>
    <w:rsid w:val="00CB3DA3"/>
    <w:rsid w:val="00CB3EC7"/>
    <w:rsid w:val="00CB41E7"/>
    <w:rsid w:val="00CB4275"/>
    <w:rsid w:val="00CB4278"/>
    <w:rsid w:val="00CB42C9"/>
    <w:rsid w:val="00CB480A"/>
    <w:rsid w:val="00CB4C12"/>
    <w:rsid w:val="00CB4FA5"/>
    <w:rsid w:val="00CB5000"/>
    <w:rsid w:val="00CB5008"/>
    <w:rsid w:val="00CB5185"/>
    <w:rsid w:val="00CB5494"/>
    <w:rsid w:val="00CB57F9"/>
    <w:rsid w:val="00CB5825"/>
    <w:rsid w:val="00CB58AE"/>
    <w:rsid w:val="00CB58DD"/>
    <w:rsid w:val="00CB58F4"/>
    <w:rsid w:val="00CB5B89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9A4"/>
    <w:rsid w:val="00CB79F5"/>
    <w:rsid w:val="00CB7B6B"/>
    <w:rsid w:val="00CB7BFF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55"/>
    <w:rsid w:val="00CC165B"/>
    <w:rsid w:val="00CC172A"/>
    <w:rsid w:val="00CC19CE"/>
    <w:rsid w:val="00CC1A18"/>
    <w:rsid w:val="00CC1B5C"/>
    <w:rsid w:val="00CC1D0D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896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61F"/>
    <w:rsid w:val="00CC57AE"/>
    <w:rsid w:val="00CC584A"/>
    <w:rsid w:val="00CC59DC"/>
    <w:rsid w:val="00CC5B4B"/>
    <w:rsid w:val="00CC5B74"/>
    <w:rsid w:val="00CC5B90"/>
    <w:rsid w:val="00CC5BDE"/>
    <w:rsid w:val="00CC5C1D"/>
    <w:rsid w:val="00CC5D10"/>
    <w:rsid w:val="00CC606C"/>
    <w:rsid w:val="00CC620F"/>
    <w:rsid w:val="00CC6646"/>
    <w:rsid w:val="00CC6758"/>
    <w:rsid w:val="00CC6D42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A3"/>
    <w:rsid w:val="00CD0246"/>
    <w:rsid w:val="00CD04B6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8E2"/>
    <w:rsid w:val="00CD1B7E"/>
    <w:rsid w:val="00CD1E74"/>
    <w:rsid w:val="00CD2249"/>
    <w:rsid w:val="00CD22AF"/>
    <w:rsid w:val="00CD2585"/>
    <w:rsid w:val="00CD283A"/>
    <w:rsid w:val="00CD2AE4"/>
    <w:rsid w:val="00CD2AF5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5D4"/>
    <w:rsid w:val="00CD4600"/>
    <w:rsid w:val="00CD48E1"/>
    <w:rsid w:val="00CD492B"/>
    <w:rsid w:val="00CD4AB6"/>
    <w:rsid w:val="00CD4D33"/>
    <w:rsid w:val="00CD4F13"/>
    <w:rsid w:val="00CD5206"/>
    <w:rsid w:val="00CD5296"/>
    <w:rsid w:val="00CD5318"/>
    <w:rsid w:val="00CD5ADA"/>
    <w:rsid w:val="00CD5B87"/>
    <w:rsid w:val="00CD5C02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A0"/>
    <w:rsid w:val="00CD70FA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FBA"/>
    <w:rsid w:val="00CE484F"/>
    <w:rsid w:val="00CE4C1E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F5F"/>
    <w:rsid w:val="00CE5FE8"/>
    <w:rsid w:val="00CE6163"/>
    <w:rsid w:val="00CE61BF"/>
    <w:rsid w:val="00CE630B"/>
    <w:rsid w:val="00CE67E4"/>
    <w:rsid w:val="00CE69F3"/>
    <w:rsid w:val="00CE6AD5"/>
    <w:rsid w:val="00CE6E24"/>
    <w:rsid w:val="00CE7108"/>
    <w:rsid w:val="00CE7202"/>
    <w:rsid w:val="00CE7392"/>
    <w:rsid w:val="00CE76BD"/>
    <w:rsid w:val="00CE781A"/>
    <w:rsid w:val="00CE7B7F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5C"/>
    <w:rsid w:val="00CF0B11"/>
    <w:rsid w:val="00CF0CFC"/>
    <w:rsid w:val="00CF0ED2"/>
    <w:rsid w:val="00CF100A"/>
    <w:rsid w:val="00CF126F"/>
    <w:rsid w:val="00CF12DF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606"/>
    <w:rsid w:val="00CF2639"/>
    <w:rsid w:val="00CF2C4D"/>
    <w:rsid w:val="00CF2EF5"/>
    <w:rsid w:val="00CF2F27"/>
    <w:rsid w:val="00CF2FBF"/>
    <w:rsid w:val="00CF3102"/>
    <w:rsid w:val="00CF338E"/>
    <w:rsid w:val="00CF33BA"/>
    <w:rsid w:val="00CF38C0"/>
    <w:rsid w:val="00CF3A91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245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4AA"/>
    <w:rsid w:val="00D0050D"/>
    <w:rsid w:val="00D00522"/>
    <w:rsid w:val="00D00642"/>
    <w:rsid w:val="00D006E6"/>
    <w:rsid w:val="00D00967"/>
    <w:rsid w:val="00D00B22"/>
    <w:rsid w:val="00D00FCA"/>
    <w:rsid w:val="00D01160"/>
    <w:rsid w:val="00D012DA"/>
    <w:rsid w:val="00D01731"/>
    <w:rsid w:val="00D017D5"/>
    <w:rsid w:val="00D017EE"/>
    <w:rsid w:val="00D01C73"/>
    <w:rsid w:val="00D01E64"/>
    <w:rsid w:val="00D01F51"/>
    <w:rsid w:val="00D02369"/>
    <w:rsid w:val="00D0238B"/>
    <w:rsid w:val="00D02A96"/>
    <w:rsid w:val="00D02AEA"/>
    <w:rsid w:val="00D02AFC"/>
    <w:rsid w:val="00D02C36"/>
    <w:rsid w:val="00D02CCD"/>
    <w:rsid w:val="00D02DFF"/>
    <w:rsid w:val="00D02E17"/>
    <w:rsid w:val="00D02F2F"/>
    <w:rsid w:val="00D02FC4"/>
    <w:rsid w:val="00D0310D"/>
    <w:rsid w:val="00D0321D"/>
    <w:rsid w:val="00D03321"/>
    <w:rsid w:val="00D0377C"/>
    <w:rsid w:val="00D0392D"/>
    <w:rsid w:val="00D03BC0"/>
    <w:rsid w:val="00D03BCC"/>
    <w:rsid w:val="00D03F2A"/>
    <w:rsid w:val="00D03F75"/>
    <w:rsid w:val="00D04069"/>
    <w:rsid w:val="00D040C5"/>
    <w:rsid w:val="00D042D1"/>
    <w:rsid w:val="00D0481A"/>
    <w:rsid w:val="00D04877"/>
    <w:rsid w:val="00D048A8"/>
    <w:rsid w:val="00D04A63"/>
    <w:rsid w:val="00D04C94"/>
    <w:rsid w:val="00D04D42"/>
    <w:rsid w:val="00D04DFB"/>
    <w:rsid w:val="00D04FC8"/>
    <w:rsid w:val="00D050BA"/>
    <w:rsid w:val="00D0523C"/>
    <w:rsid w:val="00D05B47"/>
    <w:rsid w:val="00D05B72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75"/>
    <w:rsid w:val="00D06B22"/>
    <w:rsid w:val="00D06B39"/>
    <w:rsid w:val="00D06C1D"/>
    <w:rsid w:val="00D06DED"/>
    <w:rsid w:val="00D06F80"/>
    <w:rsid w:val="00D070AD"/>
    <w:rsid w:val="00D071FB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2E"/>
    <w:rsid w:val="00D1081F"/>
    <w:rsid w:val="00D109CE"/>
    <w:rsid w:val="00D10CAE"/>
    <w:rsid w:val="00D11400"/>
    <w:rsid w:val="00D115ED"/>
    <w:rsid w:val="00D11672"/>
    <w:rsid w:val="00D117CC"/>
    <w:rsid w:val="00D11873"/>
    <w:rsid w:val="00D118C9"/>
    <w:rsid w:val="00D11A20"/>
    <w:rsid w:val="00D11FAE"/>
    <w:rsid w:val="00D120DA"/>
    <w:rsid w:val="00D12371"/>
    <w:rsid w:val="00D12440"/>
    <w:rsid w:val="00D1249E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BC"/>
    <w:rsid w:val="00D13D0C"/>
    <w:rsid w:val="00D13F9F"/>
    <w:rsid w:val="00D1415F"/>
    <w:rsid w:val="00D14204"/>
    <w:rsid w:val="00D1446F"/>
    <w:rsid w:val="00D144FD"/>
    <w:rsid w:val="00D14990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383"/>
    <w:rsid w:val="00D175D1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C8F"/>
    <w:rsid w:val="00D21D7F"/>
    <w:rsid w:val="00D21E67"/>
    <w:rsid w:val="00D22022"/>
    <w:rsid w:val="00D22148"/>
    <w:rsid w:val="00D222F6"/>
    <w:rsid w:val="00D2235E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D"/>
    <w:rsid w:val="00D2381D"/>
    <w:rsid w:val="00D2394A"/>
    <w:rsid w:val="00D2398B"/>
    <w:rsid w:val="00D239F9"/>
    <w:rsid w:val="00D23A1F"/>
    <w:rsid w:val="00D23B89"/>
    <w:rsid w:val="00D23CE2"/>
    <w:rsid w:val="00D242DE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66"/>
    <w:rsid w:val="00D2579E"/>
    <w:rsid w:val="00D25866"/>
    <w:rsid w:val="00D25A61"/>
    <w:rsid w:val="00D25E03"/>
    <w:rsid w:val="00D261DE"/>
    <w:rsid w:val="00D261FB"/>
    <w:rsid w:val="00D2624A"/>
    <w:rsid w:val="00D26283"/>
    <w:rsid w:val="00D26360"/>
    <w:rsid w:val="00D2636D"/>
    <w:rsid w:val="00D263B5"/>
    <w:rsid w:val="00D264C1"/>
    <w:rsid w:val="00D26586"/>
    <w:rsid w:val="00D2664C"/>
    <w:rsid w:val="00D2670D"/>
    <w:rsid w:val="00D26B2E"/>
    <w:rsid w:val="00D26DBE"/>
    <w:rsid w:val="00D26E13"/>
    <w:rsid w:val="00D26F07"/>
    <w:rsid w:val="00D26F32"/>
    <w:rsid w:val="00D27284"/>
    <w:rsid w:val="00D2771A"/>
    <w:rsid w:val="00D278C3"/>
    <w:rsid w:val="00D2794D"/>
    <w:rsid w:val="00D27976"/>
    <w:rsid w:val="00D27AAD"/>
    <w:rsid w:val="00D27F01"/>
    <w:rsid w:val="00D30200"/>
    <w:rsid w:val="00D30373"/>
    <w:rsid w:val="00D30746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B0E"/>
    <w:rsid w:val="00D31B9F"/>
    <w:rsid w:val="00D31BEA"/>
    <w:rsid w:val="00D31CCD"/>
    <w:rsid w:val="00D3203B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D17"/>
    <w:rsid w:val="00D33D30"/>
    <w:rsid w:val="00D3410B"/>
    <w:rsid w:val="00D344C9"/>
    <w:rsid w:val="00D34679"/>
    <w:rsid w:val="00D34686"/>
    <w:rsid w:val="00D35048"/>
    <w:rsid w:val="00D354BD"/>
    <w:rsid w:val="00D3576D"/>
    <w:rsid w:val="00D358B2"/>
    <w:rsid w:val="00D359BB"/>
    <w:rsid w:val="00D35C41"/>
    <w:rsid w:val="00D35DA2"/>
    <w:rsid w:val="00D3609F"/>
    <w:rsid w:val="00D360BF"/>
    <w:rsid w:val="00D3610A"/>
    <w:rsid w:val="00D3611F"/>
    <w:rsid w:val="00D36223"/>
    <w:rsid w:val="00D362D2"/>
    <w:rsid w:val="00D36540"/>
    <w:rsid w:val="00D366C8"/>
    <w:rsid w:val="00D368C6"/>
    <w:rsid w:val="00D36C8E"/>
    <w:rsid w:val="00D36D5A"/>
    <w:rsid w:val="00D36D8F"/>
    <w:rsid w:val="00D36FCE"/>
    <w:rsid w:val="00D37A26"/>
    <w:rsid w:val="00D37B3D"/>
    <w:rsid w:val="00D37C2D"/>
    <w:rsid w:val="00D37CC2"/>
    <w:rsid w:val="00D37F1C"/>
    <w:rsid w:val="00D37FD4"/>
    <w:rsid w:val="00D400C1"/>
    <w:rsid w:val="00D400FC"/>
    <w:rsid w:val="00D404CE"/>
    <w:rsid w:val="00D40539"/>
    <w:rsid w:val="00D405EF"/>
    <w:rsid w:val="00D40920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2EC3"/>
    <w:rsid w:val="00D43255"/>
    <w:rsid w:val="00D43888"/>
    <w:rsid w:val="00D439BB"/>
    <w:rsid w:val="00D43A4D"/>
    <w:rsid w:val="00D440A1"/>
    <w:rsid w:val="00D441BE"/>
    <w:rsid w:val="00D4429F"/>
    <w:rsid w:val="00D443F5"/>
    <w:rsid w:val="00D44A43"/>
    <w:rsid w:val="00D44A5C"/>
    <w:rsid w:val="00D44E3F"/>
    <w:rsid w:val="00D4505D"/>
    <w:rsid w:val="00D454BF"/>
    <w:rsid w:val="00D45A43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34"/>
    <w:rsid w:val="00D47D57"/>
    <w:rsid w:val="00D47E39"/>
    <w:rsid w:val="00D47F69"/>
    <w:rsid w:val="00D47FBF"/>
    <w:rsid w:val="00D5019B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AB"/>
    <w:rsid w:val="00D50F95"/>
    <w:rsid w:val="00D5102A"/>
    <w:rsid w:val="00D51045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C5B"/>
    <w:rsid w:val="00D51F84"/>
    <w:rsid w:val="00D521EF"/>
    <w:rsid w:val="00D521FE"/>
    <w:rsid w:val="00D52200"/>
    <w:rsid w:val="00D52400"/>
    <w:rsid w:val="00D5246D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3C25"/>
    <w:rsid w:val="00D5401E"/>
    <w:rsid w:val="00D540AC"/>
    <w:rsid w:val="00D541FB"/>
    <w:rsid w:val="00D54214"/>
    <w:rsid w:val="00D54370"/>
    <w:rsid w:val="00D5438E"/>
    <w:rsid w:val="00D544A2"/>
    <w:rsid w:val="00D544E1"/>
    <w:rsid w:val="00D5471D"/>
    <w:rsid w:val="00D54C59"/>
    <w:rsid w:val="00D54CA0"/>
    <w:rsid w:val="00D54D88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06"/>
    <w:rsid w:val="00D55E64"/>
    <w:rsid w:val="00D56018"/>
    <w:rsid w:val="00D560F5"/>
    <w:rsid w:val="00D56330"/>
    <w:rsid w:val="00D563C2"/>
    <w:rsid w:val="00D5679C"/>
    <w:rsid w:val="00D56810"/>
    <w:rsid w:val="00D56A89"/>
    <w:rsid w:val="00D56C31"/>
    <w:rsid w:val="00D56D65"/>
    <w:rsid w:val="00D5707B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53F"/>
    <w:rsid w:val="00D61697"/>
    <w:rsid w:val="00D61A63"/>
    <w:rsid w:val="00D61C7C"/>
    <w:rsid w:val="00D61FFF"/>
    <w:rsid w:val="00D6205B"/>
    <w:rsid w:val="00D62243"/>
    <w:rsid w:val="00D62452"/>
    <w:rsid w:val="00D62456"/>
    <w:rsid w:val="00D624E7"/>
    <w:rsid w:val="00D6278F"/>
    <w:rsid w:val="00D6279C"/>
    <w:rsid w:val="00D62814"/>
    <w:rsid w:val="00D62949"/>
    <w:rsid w:val="00D629D3"/>
    <w:rsid w:val="00D62DD6"/>
    <w:rsid w:val="00D62DEC"/>
    <w:rsid w:val="00D62DEF"/>
    <w:rsid w:val="00D62E00"/>
    <w:rsid w:val="00D634AC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1F1"/>
    <w:rsid w:val="00D641F7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65"/>
    <w:rsid w:val="00D722E4"/>
    <w:rsid w:val="00D7235F"/>
    <w:rsid w:val="00D7240B"/>
    <w:rsid w:val="00D725A1"/>
    <w:rsid w:val="00D72605"/>
    <w:rsid w:val="00D7267B"/>
    <w:rsid w:val="00D729A7"/>
    <w:rsid w:val="00D72BD6"/>
    <w:rsid w:val="00D72BDC"/>
    <w:rsid w:val="00D72CF2"/>
    <w:rsid w:val="00D72E11"/>
    <w:rsid w:val="00D72E7E"/>
    <w:rsid w:val="00D73118"/>
    <w:rsid w:val="00D7323C"/>
    <w:rsid w:val="00D73347"/>
    <w:rsid w:val="00D7340E"/>
    <w:rsid w:val="00D73554"/>
    <w:rsid w:val="00D7364D"/>
    <w:rsid w:val="00D73A3C"/>
    <w:rsid w:val="00D73A6B"/>
    <w:rsid w:val="00D73DAD"/>
    <w:rsid w:val="00D73E0D"/>
    <w:rsid w:val="00D74172"/>
    <w:rsid w:val="00D74461"/>
    <w:rsid w:val="00D748F0"/>
    <w:rsid w:val="00D74AF7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9F0"/>
    <w:rsid w:val="00D76B01"/>
    <w:rsid w:val="00D76C7E"/>
    <w:rsid w:val="00D76E0D"/>
    <w:rsid w:val="00D76E16"/>
    <w:rsid w:val="00D76E83"/>
    <w:rsid w:val="00D77008"/>
    <w:rsid w:val="00D771C9"/>
    <w:rsid w:val="00D77393"/>
    <w:rsid w:val="00D77487"/>
    <w:rsid w:val="00D800A1"/>
    <w:rsid w:val="00D80122"/>
    <w:rsid w:val="00D80184"/>
    <w:rsid w:val="00D8036A"/>
    <w:rsid w:val="00D80451"/>
    <w:rsid w:val="00D8053C"/>
    <w:rsid w:val="00D80615"/>
    <w:rsid w:val="00D80951"/>
    <w:rsid w:val="00D80A27"/>
    <w:rsid w:val="00D80AB8"/>
    <w:rsid w:val="00D80C93"/>
    <w:rsid w:val="00D80CCB"/>
    <w:rsid w:val="00D810B9"/>
    <w:rsid w:val="00D81190"/>
    <w:rsid w:val="00D81307"/>
    <w:rsid w:val="00D81465"/>
    <w:rsid w:val="00D81523"/>
    <w:rsid w:val="00D81550"/>
    <w:rsid w:val="00D8166F"/>
    <w:rsid w:val="00D81737"/>
    <w:rsid w:val="00D817FD"/>
    <w:rsid w:val="00D81998"/>
    <w:rsid w:val="00D81AB7"/>
    <w:rsid w:val="00D81AE4"/>
    <w:rsid w:val="00D81AF5"/>
    <w:rsid w:val="00D81CBB"/>
    <w:rsid w:val="00D81D0D"/>
    <w:rsid w:val="00D81E76"/>
    <w:rsid w:val="00D81FC0"/>
    <w:rsid w:val="00D820F3"/>
    <w:rsid w:val="00D82153"/>
    <w:rsid w:val="00D822C1"/>
    <w:rsid w:val="00D82821"/>
    <w:rsid w:val="00D829AC"/>
    <w:rsid w:val="00D82A89"/>
    <w:rsid w:val="00D82AA1"/>
    <w:rsid w:val="00D82C77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268"/>
    <w:rsid w:val="00D84278"/>
    <w:rsid w:val="00D842D4"/>
    <w:rsid w:val="00D8445B"/>
    <w:rsid w:val="00D846C5"/>
    <w:rsid w:val="00D847C6"/>
    <w:rsid w:val="00D8498F"/>
    <w:rsid w:val="00D84ABA"/>
    <w:rsid w:val="00D84AD9"/>
    <w:rsid w:val="00D84E29"/>
    <w:rsid w:val="00D84FEF"/>
    <w:rsid w:val="00D85F2C"/>
    <w:rsid w:val="00D85FE6"/>
    <w:rsid w:val="00D86189"/>
    <w:rsid w:val="00D86618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11A"/>
    <w:rsid w:val="00D9120D"/>
    <w:rsid w:val="00D9126A"/>
    <w:rsid w:val="00D912DF"/>
    <w:rsid w:val="00D9151F"/>
    <w:rsid w:val="00D9175B"/>
    <w:rsid w:val="00D91879"/>
    <w:rsid w:val="00D919F7"/>
    <w:rsid w:val="00D91AEE"/>
    <w:rsid w:val="00D91BBD"/>
    <w:rsid w:val="00D91BFA"/>
    <w:rsid w:val="00D91EAC"/>
    <w:rsid w:val="00D91F8C"/>
    <w:rsid w:val="00D91FCE"/>
    <w:rsid w:val="00D91FF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CBC"/>
    <w:rsid w:val="00D92D00"/>
    <w:rsid w:val="00D92FD3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3A4"/>
    <w:rsid w:val="00D94909"/>
    <w:rsid w:val="00D949DC"/>
    <w:rsid w:val="00D94A4F"/>
    <w:rsid w:val="00D94B51"/>
    <w:rsid w:val="00D94BB0"/>
    <w:rsid w:val="00D94C5D"/>
    <w:rsid w:val="00D94FF3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DF"/>
    <w:rsid w:val="00D96CDB"/>
    <w:rsid w:val="00D9748F"/>
    <w:rsid w:val="00D975DB"/>
    <w:rsid w:val="00D977C6"/>
    <w:rsid w:val="00D97854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28A"/>
    <w:rsid w:val="00DA02EC"/>
    <w:rsid w:val="00DA041F"/>
    <w:rsid w:val="00DA0986"/>
    <w:rsid w:val="00DA0A37"/>
    <w:rsid w:val="00DA0A85"/>
    <w:rsid w:val="00DA0B12"/>
    <w:rsid w:val="00DA0FC0"/>
    <w:rsid w:val="00DA10F6"/>
    <w:rsid w:val="00DA11D3"/>
    <w:rsid w:val="00DA193F"/>
    <w:rsid w:val="00DA1ADA"/>
    <w:rsid w:val="00DA1B91"/>
    <w:rsid w:val="00DA1D47"/>
    <w:rsid w:val="00DA1D80"/>
    <w:rsid w:val="00DA1DD2"/>
    <w:rsid w:val="00DA2046"/>
    <w:rsid w:val="00DA2172"/>
    <w:rsid w:val="00DA2185"/>
    <w:rsid w:val="00DA23D2"/>
    <w:rsid w:val="00DA247E"/>
    <w:rsid w:val="00DA2771"/>
    <w:rsid w:val="00DA2992"/>
    <w:rsid w:val="00DA29C4"/>
    <w:rsid w:val="00DA2BE7"/>
    <w:rsid w:val="00DA2C68"/>
    <w:rsid w:val="00DA2CD2"/>
    <w:rsid w:val="00DA2D90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8F1"/>
    <w:rsid w:val="00DA5922"/>
    <w:rsid w:val="00DA5B1D"/>
    <w:rsid w:val="00DA5CA9"/>
    <w:rsid w:val="00DA5DE0"/>
    <w:rsid w:val="00DA5E7E"/>
    <w:rsid w:val="00DA64D3"/>
    <w:rsid w:val="00DA6614"/>
    <w:rsid w:val="00DA6711"/>
    <w:rsid w:val="00DA6719"/>
    <w:rsid w:val="00DA6819"/>
    <w:rsid w:val="00DA6CAC"/>
    <w:rsid w:val="00DA6DE0"/>
    <w:rsid w:val="00DA6E98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874"/>
    <w:rsid w:val="00DB1971"/>
    <w:rsid w:val="00DB1C15"/>
    <w:rsid w:val="00DB1F98"/>
    <w:rsid w:val="00DB21F0"/>
    <w:rsid w:val="00DB21FC"/>
    <w:rsid w:val="00DB22E6"/>
    <w:rsid w:val="00DB2425"/>
    <w:rsid w:val="00DB24BB"/>
    <w:rsid w:val="00DB2557"/>
    <w:rsid w:val="00DB27DD"/>
    <w:rsid w:val="00DB27E1"/>
    <w:rsid w:val="00DB281D"/>
    <w:rsid w:val="00DB29A1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6A"/>
    <w:rsid w:val="00DB35C7"/>
    <w:rsid w:val="00DB3719"/>
    <w:rsid w:val="00DB39DE"/>
    <w:rsid w:val="00DB3A35"/>
    <w:rsid w:val="00DB3D0B"/>
    <w:rsid w:val="00DB3D52"/>
    <w:rsid w:val="00DB3EAA"/>
    <w:rsid w:val="00DB42C3"/>
    <w:rsid w:val="00DB4322"/>
    <w:rsid w:val="00DB4520"/>
    <w:rsid w:val="00DB452C"/>
    <w:rsid w:val="00DB45ED"/>
    <w:rsid w:val="00DB47A9"/>
    <w:rsid w:val="00DB4A27"/>
    <w:rsid w:val="00DB4B85"/>
    <w:rsid w:val="00DB4E30"/>
    <w:rsid w:val="00DB4F9D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E5"/>
    <w:rsid w:val="00DB6681"/>
    <w:rsid w:val="00DB69FB"/>
    <w:rsid w:val="00DB6C30"/>
    <w:rsid w:val="00DB6F00"/>
    <w:rsid w:val="00DB6FBE"/>
    <w:rsid w:val="00DB6FDF"/>
    <w:rsid w:val="00DB70B3"/>
    <w:rsid w:val="00DB73FC"/>
    <w:rsid w:val="00DB749A"/>
    <w:rsid w:val="00DB7772"/>
    <w:rsid w:val="00DB7BC3"/>
    <w:rsid w:val="00DB7D83"/>
    <w:rsid w:val="00DB7E8C"/>
    <w:rsid w:val="00DC0197"/>
    <w:rsid w:val="00DC078B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624"/>
    <w:rsid w:val="00DC1763"/>
    <w:rsid w:val="00DC1F54"/>
    <w:rsid w:val="00DC1FCC"/>
    <w:rsid w:val="00DC22B7"/>
    <w:rsid w:val="00DC24F7"/>
    <w:rsid w:val="00DC257F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DE4"/>
    <w:rsid w:val="00DC41F7"/>
    <w:rsid w:val="00DC477A"/>
    <w:rsid w:val="00DC47C3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49D"/>
    <w:rsid w:val="00DC767B"/>
    <w:rsid w:val="00DC76AC"/>
    <w:rsid w:val="00DC7890"/>
    <w:rsid w:val="00DC79A3"/>
    <w:rsid w:val="00DC7DFA"/>
    <w:rsid w:val="00DC7E92"/>
    <w:rsid w:val="00DC7FC5"/>
    <w:rsid w:val="00DD0188"/>
    <w:rsid w:val="00DD0230"/>
    <w:rsid w:val="00DD026E"/>
    <w:rsid w:val="00DD02C4"/>
    <w:rsid w:val="00DD044C"/>
    <w:rsid w:val="00DD05F5"/>
    <w:rsid w:val="00DD0982"/>
    <w:rsid w:val="00DD0A35"/>
    <w:rsid w:val="00DD0B76"/>
    <w:rsid w:val="00DD0BCC"/>
    <w:rsid w:val="00DD0CF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42B"/>
    <w:rsid w:val="00DD29FA"/>
    <w:rsid w:val="00DD2BFC"/>
    <w:rsid w:val="00DD2C01"/>
    <w:rsid w:val="00DD2DD0"/>
    <w:rsid w:val="00DD2EE9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F4"/>
    <w:rsid w:val="00DD3E26"/>
    <w:rsid w:val="00DD445D"/>
    <w:rsid w:val="00DD49D3"/>
    <w:rsid w:val="00DD4BC8"/>
    <w:rsid w:val="00DD4DD8"/>
    <w:rsid w:val="00DD4DE2"/>
    <w:rsid w:val="00DD50B3"/>
    <w:rsid w:val="00DD52EB"/>
    <w:rsid w:val="00DD5521"/>
    <w:rsid w:val="00DD56EB"/>
    <w:rsid w:val="00DD59AB"/>
    <w:rsid w:val="00DD5FFE"/>
    <w:rsid w:val="00DD6396"/>
    <w:rsid w:val="00DD63AC"/>
    <w:rsid w:val="00DD6463"/>
    <w:rsid w:val="00DD6AF8"/>
    <w:rsid w:val="00DD6B95"/>
    <w:rsid w:val="00DD6C70"/>
    <w:rsid w:val="00DD6DA2"/>
    <w:rsid w:val="00DD729D"/>
    <w:rsid w:val="00DD75D1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8E"/>
    <w:rsid w:val="00DE08D6"/>
    <w:rsid w:val="00DE08E2"/>
    <w:rsid w:val="00DE0CA7"/>
    <w:rsid w:val="00DE128B"/>
    <w:rsid w:val="00DE14EE"/>
    <w:rsid w:val="00DE14EF"/>
    <w:rsid w:val="00DE1799"/>
    <w:rsid w:val="00DE1836"/>
    <w:rsid w:val="00DE1B6B"/>
    <w:rsid w:val="00DE2067"/>
    <w:rsid w:val="00DE21AA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5BD"/>
    <w:rsid w:val="00DE464E"/>
    <w:rsid w:val="00DE4664"/>
    <w:rsid w:val="00DE47F9"/>
    <w:rsid w:val="00DE4811"/>
    <w:rsid w:val="00DE491C"/>
    <w:rsid w:val="00DE4B0C"/>
    <w:rsid w:val="00DE5042"/>
    <w:rsid w:val="00DE566C"/>
    <w:rsid w:val="00DE577C"/>
    <w:rsid w:val="00DE5AB1"/>
    <w:rsid w:val="00DE5C7F"/>
    <w:rsid w:val="00DE5DC5"/>
    <w:rsid w:val="00DE5FDA"/>
    <w:rsid w:val="00DE6187"/>
    <w:rsid w:val="00DE61AA"/>
    <w:rsid w:val="00DE638B"/>
    <w:rsid w:val="00DE6ACB"/>
    <w:rsid w:val="00DE6B38"/>
    <w:rsid w:val="00DE6BED"/>
    <w:rsid w:val="00DE6EC6"/>
    <w:rsid w:val="00DE6ED5"/>
    <w:rsid w:val="00DE7128"/>
    <w:rsid w:val="00DE7137"/>
    <w:rsid w:val="00DE71B8"/>
    <w:rsid w:val="00DE752E"/>
    <w:rsid w:val="00DE7793"/>
    <w:rsid w:val="00DE799D"/>
    <w:rsid w:val="00DE7CA7"/>
    <w:rsid w:val="00DE7D03"/>
    <w:rsid w:val="00DE7E65"/>
    <w:rsid w:val="00DE7E9E"/>
    <w:rsid w:val="00DE7EB5"/>
    <w:rsid w:val="00DE7F45"/>
    <w:rsid w:val="00DF00BD"/>
    <w:rsid w:val="00DF02EC"/>
    <w:rsid w:val="00DF051E"/>
    <w:rsid w:val="00DF0820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A2C"/>
    <w:rsid w:val="00DF3C20"/>
    <w:rsid w:val="00DF3CBE"/>
    <w:rsid w:val="00DF3D61"/>
    <w:rsid w:val="00DF3D9E"/>
    <w:rsid w:val="00DF4158"/>
    <w:rsid w:val="00DF4430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A9"/>
    <w:rsid w:val="00DF6A83"/>
    <w:rsid w:val="00DF6FDD"/>
    <w:rsid w:val="00DF7226"/>
    <w:rsid w:val="00DF76CF"/>
    <w:rsid w:val="00DF78F8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9AC"/>
    <w:rsid w:val="00E019EA"/>
    <w:rsid w:val="00E01A5C"/>
    <w:rsid w:val="00E01F88"/>
    <w:rsid w:val="00E01FD2"/>
    <w:rsid w:val="00E02197"/>
    <w:rsid w:val="00E02462"/>
    <w:rsid w:val="00E025B8"/>
    <w:rsid w:val="00E028E6"/>
    <w:rsid w:val="00E02A2D"/>
    <w:rsid w:val="00E02C20"/>
    <w:rsid w:val="00E02F87"/>
    <w:rsid w:val="00E02F8D"/>
    <w:rsid w:val="00E0324B"/>
    <w:rsid w:val="00E0345F"/>
    <w:rsid w:val="00E03678"/>
    <w:rsid w:val="00E036D6"/>
    <w:rsid w:val="00E03BEA"/>
    <w:rsid w:val="00E03C5A"/>
    <w:rsid w:val="00E03EF4"/>
    <w:rsid w:val="00E0401E"/>
    <w:rsid w:val="00E0412C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A0B"/>
    <w:rsid w:val="00E05A43"/>
    <w:rsid w:val="00E05BD3"/>
    <w:rsid w:val="00E05EC6"/>
    <w:rsid w:val="00E05FC4"/>
    <w:rsid w:val="00E06374"/>
    <w:rsid w:val="00E0681C"/>
    <w:rsid w:val="00E068D5"/>
    <w:rsid w:val="00E0693E"/>
    <w:rsid w:val="00E06977"/>
    <w:rsid w:val="00E06AF4"/>
    <w:rsid w:val="00E06B6A"/>
    <w:rsid w:val="00E06B72"/>
    <w:rsid w:val="00E06BB2"/>
    <w:rsid w:val="00E06F6A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809"/>
    <w:rsid w:val="00E10B18"/>
    <w:rsid w:val="00E10BE0"/>
    <w:rsid w:val="00E10D04"/>
    <w:rsid w:val="00E10E0E"/>
    <w:rsid w:val="00E11124"/>
    <w:rsid w:val="00E1147B"/>
    <w:rsid w:val="00E114BC"/>
    <w:rsid w:val="00E1152A"/>
    <w:rsid w:val="00E11A10"/>
    <w:rsid w:val="00E11B7C"/>
    <w:rsid w:val="00E11DBE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F29"/>
    <w:rsid w:val="00E12FFC"/>
    <w:rsid w:val="00E1304D"/>
    <w:rsid w:val="00E1307A"/>
    <w:rsid w:val="00E13454"/>
    <w:rsid w:val="00E136AE"/>
    <w:rsid w:val="00E139D0"/>
    <w:rsid w:val="00E139E9"/>
    <w:rsid w:val="00E13BC7"/>
    <w:rsid w:val="00E14039"/>
    <w:rsid w:val="00E14197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DBA"/>
    <w:rsid w:val="00E14E6C"/>
    <w:rsid w:val="00E14F70"/>
    <w:rsid w:val="00E15011"/>
    <w:rsid w:val="00E150B1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341"/>
    <w:rsid w:val="00E1648F"/>
    <w:rsid w:val="00E164E8"/>
    <w:rsid w:val="00E1654E"/>
    <w:rsid w:val="00E167D4"/>
    <w:rsid w:val="00E16AFF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7D5"/>
    <w:rsid w:val="00E21894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4B2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4D6"/>
    <w:rsid w:val="00E2558D"/>
    <w:rsid w:val="00E257BE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78"/>
    <w:rsid w:val="00E26E88"/>
    <w:rsid w:val="00E27081"/>
    <w:rsid w:val="00E272FE"/>
    <w:rsid w:val="00E27956"/>
    <w:rsid w:val="00E27961"/>
    <w:rsid w:val="00E27DE4"/>
    <w:rsid w:val="00E27EED"/>
    <w:rsid w:val="00E30063"/>
    <w:rsid w:val="00E3046C"/>
    <w:rsid w:val="00E30517"/>
    <w:rsid w:val="00E3070A"/>
    <w:rsid w:val="00E308FB"/>
    <w:rsid w:val="00E3093D"/>
    <w:rsid w:val="00E3098C"/>
    <w:rsid w:val="00E30A72"/>
    <w:rsid w:val="00E30DB2"/>
    <w:rsid w:val="00E30DCF"/>
    <w:rsid w:val="00E30E43"/>
    <w:rsid w:val="00E30E65"/>
    <w:rsid w:val="00E30EF4"/>
    <w:rsid w:val="00E31506"/>
    <w:rsid w:val="00E31618"/>
    <w:rsid w:val="00E31619"/>
    <w:rsid w:val="00E317F8"/>
    <w:rsid w:val="00E319C7"/>
    <w:rsid w:val="00E3200D"/>
    <w:rsid w:val="00E328EE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C50"/>
    <w:rsid w:val="00E34D51"/>
    <w:rsid w:val="00E34D6F"/>
    <w:rsid w:val="00E34F08"/>
    <w:rsid w:val="00E34FCB"/>
    <w:rsid w:val="00E35297"/>
    <w:rsid w:val="00E3548A"/>
    <w:rsid w:val="00E3568B"/>
    <w:rsid w:val="00E35698"/>
    <w:rsid w:val="00E35AC2"/>
    <w:rsid w:val="00E35C6C"/>
    <w:rsid w:val="00E35E19"/>
    <w:rsid w:val="00E35EB9"/>
    <w:rsid w:val="00E35F47"/>
    <w:rsid w:val="00E35FE7"/>
    <w:rsid w:val="00E3610B"/>
    <w:rsid w:val="00E3620C"/>
    <w:rsid w:val="00E36383"/>
    <w:rsid w:val="00E363B9"/>
    <w:rsid w:val="00E36400"/>
    <w:rsid w:val="00E36AED"/>
    <w:rsid w:val="00E36B03"/>
    <w:rsid w:val="00E36C72"/>
    <w:rsid w:val="00E377BF"/>
    <w:rsid w:val="00E37AD8"/>
    <w:rsid w:val="00E37B0D"/>
    <w:rsid w:val="00E37C25"/>
    <w:rsid w:val="00E37E51"/>
    <w:rsid w:val="00E37FDD"/>
    <w:rsid w:val="00E4006E"/>
    <w:rsid w:val="00E40097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41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EF9"/>
    <w:rsid w:val="00E45041"/>
    <w:rsid w:val="00E450D8"/>
    <w:rsid w:val="00E4515C"/>
    <w:rsid w:val="00E452D0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3EE"/>
    <w:rsid w:val="00E474ED"/>
    <w:rsid w:val="00E476E1"/>
    <w:rsid w:val="00E478D4"/>
    <w:rsid w:val="00E47C2F"/>
    <w:rsid w:val="00E47D5F"/>
    <w:rsid w:val="00E47D96"/>
    <w:rsid w:val="00E47F73"/>
    <w:rsid w:val="00E47FDB"/>
    <w:rsid w:val="00E50197"/>
    <w:rsid w:val="00E501A1"/>
    <w:rsid w:val="00E50330"/>
    <w:rsid w:val="00E508D6"/>
    <w:rsid w:val="00E51343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23F3"/>
    <w:rsid w:val="00E52955"/>
    <w:rsid w:val="00E52B59"/>
    <w:rsid w:val="00E52D06"/>
    <w:rsid w:val="00E52F76"/>
    <w:rsid w:val="00E53125"/>
    <w:rsid w:val="00E5315C"/>
    <w:rsid w:val="00E534EA"/>
    <w:rsid w:val="00E53682"/>
    <w:rsid w:val="00E537C1"/>
    <w:rsid w:val="00E538E0"/>
    <w:rsid w:val="00E53923"/>
    <w:rsid w:val="00E53E31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5FC7"/>
    <w:rsid w:val="00E56041"/>
    <w:rsid w:val="00E56334"/>
    <w:rsid w:val="00E56380"/>
    <w:rsid w:val="00E564C1"/>
    <w:rsid w:val="00E56629"/>
    <w:rsid w:val="00E56924"/>
    <w:rsid w:val="00E5692F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F80"/>
    <w:rsid w:val="00E611D5"/>
    <w:rsid w:val="00E6134E"/>
    <w:rsid w:val="00E613CE"/>
    <w:rsid w:val="00E61DAC"/>
    <w:rsid w:val="00E61EE9"/>
    <w:rsid w:val="00E61F8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DA0"/>
    <w:rsid w:val="00E63FB3"/>
    <w:rsid w:val="00E64050"/>
    <w:rsid w:val="00E640C7"/>
    <w:rsid w:val="00E64327"/>
    <w:rsid w:val="00E643D0"/>
    <w:rsid w:val="00E64763"/>
    <w:rsid w:val="00E647DC"/>
    <w:rsid w:val="00E6484F"/>
    <w:rsid w:val="00E64B4F"/>
    <w:rsid w:val="00E64C7B"/>
    <w:rsid w:val="00E65333"/>
    <w:rsid w:val="00E653AD"/>
    <w:rsid w:val="00E65722"/>
    <w:rsid w:val="00E65726"/>
    <w:rsid w:val="00E65A35"/>
    <w:rsid w:val="00E65C87"/>
    <w:rsid w:val="00E65D33"/>
    <w:rsid w:val="00E65E6B"/>
    <w:rsid w:val="00E6610C"/>
    <w:rsid w:val="00E661F1"/>
    <w:rsid w:val="00E6640D"/>
    <w:rsid w:val="00E66576"/>
    <w:rsid w:val="00E66589"/>
    <w:rsid w:val="00E665F1"/>
    <w:rsid w:val="00E666A1"/>
    <w:rsid w:val="00E6682F"/>
    <w:rsid w:val="00E66964"/>
    <w:rsid w:val="00E66B1A"/>
    <w:rsid w:val="00E66B86"/>
    <w:rsid w:val="00E673F7"/>
    <w:rsid w:val="00E67400"/>
    <w:rsid w:val="00E67573"/>
    <w:rsid w:val="00E67631"/>
    <w:rsid w:val="00E677F9"/>
    <w:rsid w:val="00E678F2"/>
    <w:rsid w:val="00E67BC6"/>
    <w:rsid w:val="00E67C53"/>
    <w:rsid w:val="00E67FDA"/>
    <w:rsid w:val="00E67FE2"/>
    <w:rsid w:val="00E7041A"/>
    <w:rsid w:val="00E704A9"/>
    <w:rsid w:val="00E705E5"/>
    <w:rsid w:val="00E7064E"/>
    <w:rsid w:val="00E7068F"/>
    <w:rsid w:val="00E70A0C"/>
    <w:rsid w:val="00E70AFF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DB"/>
    <w:rsid w:val="00E71FBA"/>
    <w:rsid w:val="00E722FC"/>
    <w:rsid w:val="00E723D3"/>
    <w:rsid w:val="00E7242A"/>
    <w:rsid w:val="00E72737"/>
    <w:rsid w:val="00E727F4"/>
    <w:rsid w:val="00E72825"/>
    <w:rsid w:val="00E72ABE"/>
    <w:rsid w:val="00E72BCC"/>
    <w:rsid w:val="00E72C01"/>
    <w:rsid w:val="00E7309E"/>
    <w:rsid w:val="00E73279"/>
    <w:rsid w:val="00E73302"/>
    <w:rsid w:val="00E7362A"/>
    <w:rsid w:val="00E73679"/>
    <w:rsid w:val="00E739A7"/>
    <w:rsid w:val="00E73E01"/>
    <w:rsid w:val="00E73E83"/>
    <w:rsid w:val="00E7449A"/>
    <w:rsid w:val="00E74581"/>
    <w:rsid w:val="00E746D0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F94"/>
    <w:rsid w:val="00E7612F"/>
    <w:rsid w:val="00E76141"/>
    <w:rsid w:val="00E76270"/>
    <w:rsid w:val="00E7663E"/>
    <w:rsid w:val="00E76B45"/>
    <w:rsid w:val="00E77040"/>
    <w:rsid w:val="00E772C4"/>
    <w:rsid w:val="00E77655"/>
    <w:rsid w:val="00E778F8"/>
    <w:rsid w:val="00E77910"/>
    <w:rsid w:val="00E800A2"/>
    <w:rsid w:val="00E800B8"/>
    <w:rsid w:val="00E8016D"/>
    <w:rsid w:val="00E80219"/>
    <w:rsid w:val="00E804C9"/>
    <w:rsid w:val="00E805A6"/>
    <w:rsid w:val="00E807B4"/>
    <w:rsid w:val="00E80AD8"/>
    <w:rsid w:val="00E80CE8"/>
    <w:rsid w:val="00E80E18"/>
    <w:rsid w:val="00E810EC"/>
    <w:rsid w:val="00E8112C"/>
    <w:rsid w:val="00E81587"/>
    <w:rsid w:val="00E815C6"/>
    <w:rsid w:val="00E81634"/>
    <w:rsid w:val="00E8173C"/>
    <w:rsid w:val="00E81E1A"/>
    <w:rsid w:val="00E81EB9"/>
    <w:rsid w:val="00E822F3"/>
    <w:rsid w:val="00E82356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6057"/>
    <w:rsid w:val="00E8608E"/>
    <w:rsid w:val="00E861F7"/>
    <w:rsid w:val="00E8627F"/>
    <w:rsid w:val="00E8634F"/>
    <w:rsid w:val="00E864CA"/>
    <w:rsid w:val="00E864F2"/>
    <w:rsid w:val="00E86647"/>
    <w:rsid w:val="00E86BF7"/>
    <w:rsid w:val="00E86CDF"/>
    <w:rsid w:val="00E8710E"/>
    <w:rsid w:val="00E87182"/>
    <w:rsid w:val="00E871DE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109D"/>
    <w:rsid w:val="00E91106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1AB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4A2D"/>
    <w:rsid w:val="00E95367"/>
    <w:rsid w:val="00E955D6"/>
    <w:rsid w:val="00E9570B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B68"/>
    <w:rsid w:val="00E96C84"/>
    <w:rsid w:val="00E96CC6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9C7"/>
    <w:rsid w:val="00E97B9A"/>
    <w:rsid w:val="00E97C24"/>
    <w:rsid w:val="00E97C34"/>
    <w:rsid w:val="00E97CB6"/>
    <w:rsid w:val="00E97D2D"/>
    <w:rsid w:val="00E97DF8"/>
    <w:rsid w:val="00E97F8A"/>
    <w:rsid w:val="00EA000E"/>
    <w:rsid w:val="00EA0281"/>
    <w:rsid w:val="00EA0BD3"/>
    <w:rsid w:val="00EA0BFA"/>
    <w:rsid w:val="00EA0E05"/>
    <w:rsid w:val="00EA0E10"/>
    <w:rsid w:val="00EA0F53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212E"/>
    <w:rsid w:val="00EA2271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641"/>
    <w:rsid w:val="00EA373D"/>
    <w:rsid w:val="00EA396F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3B"/>
    <w:rsid w:val="00EA475E"/>
    <w:rsid w:val="00EA475F"/>
    <w:rsid w:val="00EA476A"/>
    <w:rsid w:val="00EA47C4"/>
    <w:rsid w:val="00EA49C3"/>
    <w:rsid w:val="00EA4A36"/>
    <w:rsid w:val="00EA4C72"/>
    <w:rsid w:val="00EA5029"/>
    <w:rsid w:val="00EA515C"/>
    <w:rsid w:val="00EA52E0"/>
    <w:rsid w:val="00EA5335"/>
    <w:rsid w:val="00EA5662"/>
    <w:rsid w:val="00EA5A10"/>
    <w:rsid w:val="00EA5B93"/>
    <w:rsid w:val="00EA5C33"/>
    <w:rsid w:val="00EA6031"/>
    <w:rsid w:val="00EA61F3"/>
    <w:rsid w:val="00EA6272"/>
    <w:rsid w:val="00EA630B"/>
    <w:rsid w:val="00EA63AA"/>
    <w:rsid w:val="00EA6D16"/>
    <w:rsid w:val="00EA6E29"/>
    <w:rsid w:val="00EA6E8A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5DC"/>
    <w:rsid w:val="00EB065C"/>
    <w:rsid w:val="00EB0ABD"/>
    <w:rsid w:val="00EB0C54"/>
    <w:rsid w:val="00EB1705"/>
    <w:rsid w:val="00EB17C2"/>
    <w:rsid w:val="00EB1F36"/>
    <w:rsid w:val="00EB233C"/>
    <w:rsid w:val="00EB2435"/>
    <w:rsid w:val="00EB2571"/>
    <w:rsid w:val="00EB269A"/>
    <w:rsid w:val="00EB2769"/>
    <w:rsid w:val="00EB2814"/>
    <w:rsid w:val="00EB296A"/>
    <w:rsid w:val="00EB2BA4"/>
    <w:rsid w:val="00EB2C13"/>
    <w:rsid w:val="00EB2C9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61B"/>
    <w:rsid w:val="00EB47D8"/>
    <w:rsid w:val="00EB4A9C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370"/>
    <w:rsid w:val="00EB64C2"/>
    <w:rsid w:val="00EB64E7"/>
    <w:rsid w:val="00EB6721"/>
    <w:rsid w:val="00EB675E"/>
    <w:rsid w:val="00EB6A9F"/>
    <w:rsid w:val="00EB6B32"/>
    <w:rsid w:val="00EB6C52"/>
    <w:rsid w:val="00EB6C53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E8"/>
    <w:rsid w:val="00EC0006"/>
    <w:rsid w:val="00EC05B8"/>
    <w:rsid w:val="00EC06DE"/>
    <w:rsid w:val="00EC0826"/>
    <w:rsid w:val="00EC0A5E"/>
    <w:rsid w:val="00EC0ACC"/>
    <w:rsid w:val="00EC0BA8"/>
    <w:rsid w:val="00EC0C62"/>
    <w:rsid w:val="00EC0F1E"/>
    <w:rsid w:val="00EC0FF7"/>
    <w:rsid w:val="00EC1046"/>
    <w:rsid w:val="00EC17B0"/>
    <w:rsid w:val="00EC1822"/>
    <w:rsid w:val="00EC1838"/>
    <w:rsid w:val="00EC183D"/>
    <w:rsid w:val="00EC18CD"/>
    <w:rsid w:val="00EC1A2D"/>
    <w:rsid w:val="00EC1D83"/>
    <w:rsid w:val="00EC1FE9"/>
    <w:rsid w:val="00EC219F"/>
    <w:rsid w:val="00EC252D"/>
    <w:rsid w:val="00EC259E"/>
    <w:rsid w:val="00EC26A6"/>
    <w:rsid w:val="00EC28CD"/>
    <w:rsid w:val="00EC2915"/>
    <w:rsid w:val="00EC2C50"/>
    <w:rsid w:val="00EC2C7A"/>
    <w:rsid w:val="00EC2C7C"/>
    <w:rsid w:val="00EC2E21"/>
    <w:rsid w:val="00EC2F57"/>
    <w:rsid w:val="00EC2F76"/>
    <w:rsid w:val="00EC30FE"/>
    <w:rsid w:val="00EC350D"/>
    <w:rsid w:val="00EC36DD"/>
    <w:rsid w:val="00EC3E81"/>
    <w:rsid w:val="00EC3E82"/>
    <w:rsid w:val="00EC3EAD"/>
    <w:rsid w:val="00EC3EC8"/>
    <w:rsid w:val="00EC415E"/>
    <w:rsid w:val="00EC434A"/>
    <w:rsid w:val="00EC44D4"/>
    <w:rsid w:val="00EC44E7"/>
    <w:rsid w:val="00EC47B3"/>
    <w:rsid w:val="00EC48D7"/>
    <w:rsid w:val="00EC4C71"/>
    <w:rsid w:val="00EC4C9B"/>
    <w:rsid w:val="00EC4D77"/>
    <w:rsid w:val="00EC4D7B"/>
    <w:rsid w:val="00EC4E2E"/>
    <w:rsid w:val="00EC5035"/>
    <w:rsid w:val="00EC5125"/>
    <w:rsid w:val="00EC5184"/>
    <w:rsid w:val="00EC541A"/>
    <w:rsid w:val="00EC544B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3A7"/>
    <w:rsid w:val="00ED0494"/>
    <w:rsid w:val="00ED07A3"/>
    <w:rsid w:val="00ED08BE"/>
    <w:rsid w:val="00ED09C8"/>
    <w:rsid w:val="00ED0DE8"/>
    <w:rsid w:val="00ED0EB9"/>
    <w:rsid w:val="00ED1293"/>
    <w:rsid w:val="00ED16D9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26F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0B0"/>
    <w:rsid w:val="00ED5122"/>
    <w:rsid w:val="00ED520B"/>
    <w:rsid w:val="00ED5243"/>
    <w:rsid w:val="00ED54F7"/>
    <w:rsid w:val="00ED55B8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A1F"/>
    <w:rsid w:val="00ED6A40"/>
    <w:rsid w:val="00ED6A57"/>
    <w:rsid w:val="00ED6B28"/>
    <w:rsid w:val="00ED6E4E"/>
    <w:rsid w:val="00ED6EE9"/>
    <w:rsid w:val="00ED704D"/>
    <w:rsid w:val="00ED70C4"/>
    <w:rsid w:val="00ED71BC"/>
    <w:rsid w:val="00ED7205"/>
    <w:rsid w:val="00ED7372"/>
    <w:rsid w:val="00ED753C"/>
    <w:rsid w:val="00ED794F"/>
    <w:rsid w:val="00ED7BAF"/>
    <w:rsid w:val="00ED7C05"/>
    <w:rsid w:val="00ED7C3C"/>
    <w:rsid w:val="00ED7D62"/>
    <w:rsid w:val="00ED7EAA"/>
    <w:rsid w:val="00ED7F37"/>
    <w:rsid w:val="00EE0154"/>
    <w:rsid w:val="00EE022F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A0"/>
    <w:rsid w:val="00EE1320"/>
    <w:rsid w:val="00EE138C"/>
    <w:rsid w:val="00EE15CA"/>
    <w:rsid w:val="00EE18BB"/>
    <w:rsid w:val="00EE1938"/>
    <w:rsid w:val="00EE1943"/>
    <w:rsid w:val="00EE1C0B"/>
    <w:rsid w:val="00EE1CDA"/>
    <w:rsid w:val="00EE1D37"/>
    <w:rsid w:val="00EE1DA9"/>
    <w:rsid w:val="00EE1F0A"/>
    <w:rsid w:val="00EE202C"/>
    <w:rsid w:val="00EE2330"/>
    <w:rsid w:val="00EE24B7"/>
    <w:rsid w:val="00EE286B"/>
    <w:rsid w:val="00EE2AAB"/>
    <w:rsid w:val="00EE2BD3"/>
    <w:rsid w:val="00EE2C0A"/>
    <w:rsid w:val="00EE2C90"/>
    <w:rsid w:val="00EE2D56"/>
    <w:rsid w:val="00EE2F24"/>
    <w:rsid w:val="00EE2F61"/>
    <w:rsid w:val="00EE3064"/>
    <w:rsid w:val="00EE3180"/>
    <w:rsid w:val="00EE3196"/>
    <w:rsid w:val="00EE31F5"/>
    <w:rsid w:val="00EE3203"/>
    <w:rsid w:val="00EE328D"/>
    <w:rsid w:val="00EE32CD"/>
    <w:rsid w:val="00EE3318"/>
    <w:rsid w:val="00EE33A6"/>
    <w:rsid w:val="00EE33A9"/>
    <w:rsid w:val="00EE35AC"/>
    <w:rsid w:val="00EE3632"/>
    <w:rsid w:val="00EE37A0"/>
    <w:rsid w:val="00EE38AE"/>
    <w:rsid w:val="00EE396C"/>
    <w:rsid w:val="00EE3A16"/>
    <w:rsid w:val="00EE3B1E"/>
    <w:rsid w:val="00EE3CE4"/>
    <w:rsid w:val="00EE3DCB"/>
    <w:rsid w:val="00EE417F"/>
    <w:rsid w:val="00EE427A"/>
    <w:rsid w:val="00EE429D"/>
    <w:rsid w:val="00EE443F"/>
    <w:rsid w:val="00EE47B1"/>
    <w:rsid w:val="00EE4825"/>
    <w:rsid w:val="00EE4ADD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48B"/>
    <w:rsid w:val="00EE66B1"/>
    <w:rsid w:val="00EE6768"/>
    <w:rsid w:val="00EE6A63"/>
    <w:rsid w:val="00EE6E05"/>
    <w:rsid w:val="00EE6EA1"/>
    <w:rsid w:val="00EE6F69"/>
    <w:rsid w:val="00EE71ED"/>
    <w:rsid w:val="00EE7286"/>
    <w:rsid w:val="00EE72EF"/>
    <w:rsid w:val="00EE73C3"/>
    <w:rsid w:val="00EE752C"/>
    <w:rsid w:val="00EE7556"/>
    <w:rsid w:val="00EE79AA"/>
    <w:rsid w:val="00EE7BF9"/>
    <w:rsid w:val="00EE7D91"/>
    <w:rsid w:val="00EE7ECE"/>
    <w:rsid w:val="00EE7F2E"/>
    <w:rsid w:val="00EF0045"/>
    <w:rsid w:val="00EF0191"/>
    <w:rsid w:val="00EF0299"/>
    <w:rsid w:val="00EF0367"/>
    <w:rsid w:val="00EF0806"/>
    <w:rsid w:val="00EF082A"/>
    <w:rsid w:val="00EF098D"/>
    <w:rsid w:val="00EF0AF0"/>
    <w:rsid w:val="00EF0E50"/>
    <w:rsid w:val="00EF0FAA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571"/>
    <w:rsid w:val="00EF2786"/>
    <w:rsid w:val="00EF28E6"/>
    <w:rsid w:val="00EF2B57"/>
    <w:rsid w:val="00EF2EE6"/>
    <w:rsid w:val="00EF2FB5"/>
    <w:rsid w:val="00EF369F"/>
    <w:rsid w:val="00EF37FE"/>
    <w:rsid w:val="00EF3A28"/>
    <w:rsid w:val="00EF3A3D"/>
    <w:rsid w:val="00EF3A48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93B"/>
    <w:rsid w:val="00EF4B6C"/>
    <w:rsid w:val="00EF4F32"/>
    <w:rsid w:val="00EF50E2"/>
    <w:rsid w:val="00EF512D"/>
    <w:rsid w:val="00EF5326"/>
    <w:rsid w:val="00EF57F7"/>
    <w:rsid w:val="00EF580B"/>
    <w:rsid w:val="00EF5861"/>
    <w:rsid w:val="00EF5E5C"/>
    <w:rsid w:val="00EF5EE9"/>
    <w:rsid w:val="00EF6050"/>
    <w:rsid w:val="00EF61C2"/>
    <w:rsid w:val="00EF631E"/>
    <w:rsid w:val="00EF634C"/>
    <w:rsid w:val="00EF65C8"/>
    <w:rsid w:val="00EF6AF6"/>
    <w:rsid w:val="00EF6C5D"/>
    <w:rsid w:val="00EF6EF5"/>
    <w:rsid w:val="00EF6F6C"/>
    <w:rsid w:val="00EF704E"/>
    <w:rsid w:val="00EF70D0"/>
    <w:rsid w:val="00EF7179"/>
    <w:rsid w:val="00EF71EE"/>
    <w:rsid w:val="00EF7292"/>
    <w:rsid w:val="00EF73DC"/>
    <w:rsid w:val="00EF7690"/>
    <w:rsid w:val="00EF769C"/>
    <w:rsid w:val="00EF77E3"/>
    <w:rsid w:val="00EF783B"/>
    <w:rsid w:val="00EF786F"/>
    <w:rsid w:val="00EF7878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FAA"/>
    <w:rsid w:val="00F01FC3"/>
    <w:rsid w:val="00F0237B"/>
    <w:rsid w:val="00F023A1"/>
    <w:rsid w:val="00F02455"/>
    <w:rsid w:val="00F02491"/>
    <w:rsid w:val="00F0254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05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B7"/>
    <w:rsid w:val="00F046FD"/>
    <w:rsid w:val="00F0474C"/>
    <w:rsid w:val="00F04C2F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6018"/>
    <w:rsid w:val="00F0627D"/>
    <w:rsid w:val="00F066C3"/>
    <w:rsid w:val="00F06DDC"/>
    <w:rsid w:val="00F06F02"/>
    <w:rsid w:val="00F0740A"/>
    <w:rsid w:val="00F077E9"/>
    <w:rsid w:val="00F077FF"/>
    <w:rsid w:val="00F07834"/>
    <w:rsid w:val="00F07CF5"/>
    <w:rsid w:val="00F07EAE"/>
    <w:rsid w:val="00F10193"/>
    <w:rsid w:val="00F10437"/>
    <w:rsid w:val="00F10465"/>
    <w:rsid w:val="00F10864"/>
    <w:rsid w:val="00F10992"/>
    <w:rsid w:val="00F11458"/>
    <w:rsid w:val="00F1165E"/>
    <w:rsid w:val="00F117D8"/>
    <w:rsid w:val="00F1188E"/>
    <w:rsid w:val="00F11CF5"/>
    <w:rsid w:val="00F11FF0"/>
    <w:rsid w:val="00F12219"/>
    <w:rsid w:val="00F1265F"/>
    <w:rsid w:val="00F12768"/>
    <w:rsid w:val="00F12A26"/>
    <w:rsid w:val="00F12A79"/>
    <w:rsid w:val="00F12B3D"/>
    <w:rsid w:val="00F12CC1"/>
    <w:rsid w:val="00F12EF0"/>
    <w:rsid w:val="00F131B6"/>
    <w:rsid w:val="00F13242"/>
    <w:rsid w:val="00F1329F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5CC"/>
    <w:rsid w:val="00F14FB4"/>
    <w:rsid w:val="00F1514A"/>
    <w:rsid w:val="00F15460"/>
    <w:rsid w:val="00F15480"/>
    <w:rsid w:val="00F154D0"/>
    <w:rsid w:val="00F158E8"/>
    <w:rsid w:val="00F15CE7"/>
    <w:rsid w:val="00F15FC9"/>
    <w:rsid w:val="00F165FF"/>
    <w:rsid w:val="00F16689"/>
    <w:rsid w:val="00F16709"/>
    <w:rsid w:val="00F16958"/>
    <w:rsid w:val="00F16BB1"/>
    <w:rsid w:val="00F16F68"/>
    <w:rsid w:val="00F16FB9"/>
    <w:rsid w:val="00F1713D"/>
    <w:rsid w:val="00F176BA"/>
    <w:rsid w:val="00F17A8F"/>
    <w:rsid w:val="00F17D56"/>
    <w:rsid w:val="00F20015"/>
    <w:rsid w:val="00F20046"/>
    <w:rsid w:val="00F20242"/>
    <w:rsid w:val="00F202D8"/>
    <w:rsid w:val="00F20598"/>
    <w:rsid w:val="00F206FE"/>
    <w:rsid w:val="00F207EF"/>
    <w:rsid w:val="00F20A60"/>
    <w:rsid w:val="00F20B30"/>
    <w:rsid w:val="00F20D24"/>
    <w:rsid w:val="00F20DE8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BE"/>
    <w:rsid w:val="00F21DC3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7F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8CD"/>
    <w:rsid w:val="00F249E2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B4B"/>
    <w:rsid w:val="00F25C9D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86"/>
    <w:rsid w:val="00F2699C"/>
    <w:rsid w:val="00F26A69"/>
    <w:rsid w:val="00F26BB1"/>
    <w:rsid w:val="00F27000"/>
    <w:rsid w:val="00F27125"/>
    <w:rsid w:val="00F27352"/>
    <w:rsid w:val="00F27439"/>
    <w:rsid w:val="00F27495"/>
    <w:rsid w:val="00F275F0"/>
    <w:rsid w:val="00F27900"/>
    <w:rsid w:val="00F27A49"/>
    <w:rsid w:val="00F27E0C"/>
    <w:rsid w:val="00F27F00"/>
    <w:rsid w:val="00F3002F"/>
    <w:rsid w:val="00F30353"/>
    <w:rsid w:val="00F3075E"/>
    <w:rsid w:val="00F308C0"/>
    <w:rsid w:val="00F30AD5"/>
    <w:rsid w:val="00F30B8F"/>
    <w:rsid w:val="00F30BE2"/>
    <w:rsid w:val="00F30D65"/>
    <w:rsid w:val="00F31125"/>
    <w:rsid w:val="00F312C5"/>
    <w:rsid w:val="00F318E7"/>
    <w:rsid w:val="00F31DED"/>
    <w:rsid w:val="00F31F17"/>
    <w:rsid w:val="00F31FB1"/>
    <w:rsid w:val="00F31FE2"/>
    <w:rsid w:val="00F3215C"/>
    <w:rsid w:val="00F322F3"/>
    <w:rsid w:val="00F3236F"/>
    <w:rsid w:val="00F32374"/>
    <w:rsid w:val="00F323CB"/>
    <w:rsid w:val="00F32420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7DB"/>
    <w:rsid w:val="00F3383E"/>
    <w:rsid w:val="00F339B9"/>
    <w:rsid w:val="00F33BEE"/>
    <w:rsid w:val="00F33C8C"/>
    <w:rsid w:val="00F33E2A"/>
    <w:rsid w:val="00F33FA9"/>
    <w:rsid w:val="00F34273"/>
    <w:rsid w:val="00F34286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DC6"/>
    <w:rsid w:val="00F4019B"/>
    <w:rsid w:val="00F4023B"/>
    <w:rsid w:val="00F4038C"/>
    <w:rsid w:val="00F405F3"/>
    <w:rsid w:val="00F4066B"/>
    <w:rsid w:val="00F40710"/>
    <w:rsid w:val="00F40817"/>
    <w:rsid w:val="00F40A22"/>
    <w:rsid w:val="00F40C37"/>
    <w:rsid w:val="00F40EF6"/>
    <w:rsid w:val="00F40F7A"/>
    <w:rsid w:val="00F413DA"/>
    <w:rsid w:val="00F417D7"/>
    <w:rsid w:val="00F41D1F"/>
    <w:rsid w:val="00F41D2D"/>
    <w:rsid w:val="00F41E04"/>
    <w:rsid w:val="00F4249E"/>
    <w:rsid w:val="00F424D3"/>
    <w:rsid w:val="00F424F5"/>
    <w:rsid w:val="00F42910"/>
    <w:rsid w:val="00F42A6D"/>
    <w:rsid w:val="00F42C2B"/>
    <w:rsid w:val="00F42DE7"/>
    <w:rsid w:val="00F437A0"/>
    <w:rsid w:val="00F438AB"/>
    <w:rsid w:val="00F43BBD"/>
    <w:rsid w:val="00F4422F"/>
    <w:rsid w:val="00F44256"/>
    <w:rsid w:val="00F442E4"/>
    <w:rsid w:val="00F4440C"/>
    <w:rsid w:val="00F44833"/>
    <w:rsid w:val="00F448B7"/>
    <w:rsid w:val="00F44B90"/>
    <w:rsid w:val="00F44D61"/>
    <w:rsid w:val="00F44E92"/>
    <w:rsid w:val="00F450BD"/>
    <w:rsid w:val="00F45251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91C"/>
    <w:rsid w:val="00F50E09"/>
    <w:rsid w:val="00F51342"/>
    <w:rsid w:val="00F513BA"/>
    <w:rsid w:val="00F51447"/>
    <w:rsid w:val="00F514EF"/>
    <w:rsid w:val="00F516F4"/>
    <w:rsid w:val="00F517FC"/>
    <w:rsid w:val="00F51EAC"/>
    <w:rsid w:val="00F52266"/>
    <w:rsid w:val="00F522F6"/>
    <w:rsid w:val="00F5230A"/>
    <w:rsid w:val="00F5234E"/>
    <w:rsid w:val="00F524BF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D"/>
    <w:rsid w:val="00F53A8D"/>
    <w:rsid w:val="00F53AA1"/>
    <w:rsid w:val="00F53AD8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314"/>
    <w:rsid w:val="00F553D1"/>
    <w:rsid w:val="00F558E3"/>
    <w:rsid w:val="00F55AC5"/>
    <w:rsid w:val="00F55C4A"/>
    <w:rsid w:val="00F55EBA"/>
    <w:rsid w:val="00F562A0"/>
    <w:rsid w:val="00F564B4"/>
    <w:rsid w:val="00F5676C"/>
    <w:rsid w:val="00F56C42"/>
    <w:rsid w:val="00F56D31"/>
    <w:rsid w:val="00F57183"/>
    <w:rsid w:val="00F573C5"/>
    <w:rsid w:val="00F5743B"/>
    <w:rsid w:val="00F57492"/>
    <w:rsid w:val="00F5765A"/>
    <w:rsid w:val="00F5770D"/>
    <w:rsid w:val="00F5783B"/>
    <w:rsid w:val="00F57991"/>
    <w:rsid w:val="00F57B03"/>
    <w:rsid w:val="00F57C72"/>
    <w:rsid w:val="00F57E51"/>
    <w:rsid w:val="00F600C8"/>
    <w:rsid w:val="00F60122"/>
    <w:rsid w:val="00F6021A"/>
    <w:rsid w:val="00F6021F"/>
    <w:rsid w:val="00F6036A"/>
    <w:rsid w:val="00F603CC"/>
    <w:rsid w:val="00F607B6"/>
    <w:rsid w:val="00F60845"/>
    <w:rsid w:val="00F609CD"/>
    <w:rsid w:val="00F60B37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744"/>
    <w:rsid w:val="00F618AD"/>
    <w:rsid w:val="00F618EC"/>
    <w:rsid w:val="00F61B75"/>
    <w:rsid w:val="00F61FDE"/>
    <w:rsid w:val="00F6202F"/>
    <w:rsid w:val="00F62143"/>
    <w:rsid w:val="00F62338"/>
    <w:rsid w:val="00F62377"/>
    <w:rsid w:val="00F62862"/>
    <w:rsid w:val="00F62C69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28"/>
    <w:rsid w:val="00F64966"/>
    <w:rsid w:val="00F64C28"/>
    <w:rsid w:val="00F64E7F"/>
    <w:rsid w:val="00F64F9D"/>
    <w:rsid w:val="00F6515F"/>
    <w:rsid w:val="00F651EB"/>
    <w:rsid w:val="00F65302"/>
    <w:rsid w:val="00F65920"/>
    <w:rsid w:val="00F65961"/>
    <w:rsid w:val="00F65C54"/>
    <w:rsid w:val="00F65DFE"/>
    <w:rsid w:val="00F65E23"/>
    <w:rsid w:val="00F65E8A"/>
    <w:rsid w:val="00F65E91"/>
    <w:rsid w:val="00F660B8"/>
    <w:rsid w:val="00F6617D"/>
    <w:rsid w:val="00F6625D"/>
    <w:rsid w:val="00F664F3"/>
    <w:rsid w:val="00F665C1"/>
    <w:rsid w:val="00F666CF"/>
    <w:rsid w:val="00F66709"/>
    <w:rsid w:val="00F66723"/>
    <w:rsid w:val="00F66821"/>
    <w:rsid w:val="00F668B4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E9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614"/>
    <w:rsid w:val="00F71976"/>
    <w:rsid w:val="00F71A6D"/>
    <w:rsid w:val="00F71C07"/>
    <w:rsid w:val="00F71F79"/>
    <w:rsid w:val="00F7219A"/>
    <w:rsid w:val="00F721A1"/>
    <w:rsid w:val="00F724E3"/>
    <w:rsid w:val="00F72524"/>
    <w:rsid w:val="00F727AA"/>
    <w:rsid w:val="00F72821"/>
    <w:rsid w:val="00F72C94"/>
    <w:rsid w:val="00F72EB9"/>
    <w:rsid w:val="00F72FFE"/>
    <w:rsid w:val="00F73517"/>
    <w:rsid w:val="00F73596"/>
    <w:rsid w:val="00F737DA"/>
    <w:rsid w:val="00F738F0"/>
    <w:rsid w:val="00F73926"/>
    <w:rsid w:val="00F739C7"/>
    <w:rsid w:val="00F73A7D"/>
    <w:rsid w:val="00F73F43"/>
    <w:rsid w:val="00F74664"/>
    <w:rsid w:val="00F7469F"/>
    <w:rsid w:val="00F74791"/>
    <w:rsid w:val="00F747FD"/>
    <w:rsid w:val="00F74882"/>
    <w:rsid w:val="00F74A7A"/>
    <w:rsid w:val="00F752BB"/>
    <w:rsid w:val="00F75399"/>
    <w:rsid w:val="00F755B4"/>
    <w:rsid w:val="00F755BE"/>
    <w:rsid w:val="00F75C0B"/>
    <w:rsid w:val="00F75CA7"/>
    <w:rsid w:val="00F75E09"/>
    <w:rsid w:val="00F760A7"/>
    <w:rsid w:val="00F763DF"/>
    <w:rsid w:val="00F763F9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FA"/>
    <w:rsid w:val="00F77D5E"/>
    <w:rsid w:val="00F77EBF"/>
    <w:rsid w:val="00F80066"/>
    <w:rsid w:val="00F802D3"/>
    <w:rsid w:val="00F804DB"/>
    <w:rsid w:val="00F805BC"/>
    <w:rsid w:val="00F805F8"/>
    <w:rsid w:val="00F8099C"/>
    <w:rsid w:val="00F80A32"/>
    <w:rsid w:val="00F80D0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086"/>
    <w:rsid w:val="00F8212C"/>
    <w:rsid w:val="00F821EC"/>
    <w:rsid w:val="00F82272"/>
    <w:rsid w:val="00F824D8"/>
    <w:rsid w:val="00F824FA"/>
    <w:rsid w:val="00F825FF"/>
    <w:rsid w:val="00F82760"/>
    <w:rsid w:val="00F82A7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7DD"/>
    <w:rsid w:val="00F83B9F"/>
    <w:rsid w:val="00F83C26"/>
    <w:rsid w:val="00F83C94"/>
    <w:rsid w:val="00F840F4"/>
    <w:rsid w:val="00F84132"/>
    <w:rsid w:val="00F849D7"/>
    <w:rsid w:val="00F84A2F"/>
    <w:rsid w:val="00F84AF4"/>
    <w:rsid w:val="00F84BAB"/>
    <w:rsid w:val="00F84FEA"/>
    <w:rsid w:val="00F850EB"/>
    <w:rsid w:val="00F85496"/>
    <w:rsid w:val="00F85529"/>
    <w:rsid w:val="00F855CB"/>
    <w:rsid w:val="00F85744"/>
    <w:rsid w:val="00F85891"/>
    <w:rsid w:val="00F858DC"/>
    <w:rsid w:val="00F85C4B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1EE8"/>
    <w:rsid w:val="00F91FB7"/>
    <w:rsid w:val="00F920DA"/>
    <w:rsid w:val="00F92174"/>
    <w:rsid w:val="00F92222"/>
    <w:rsid w:val="00F923DB"/>
    <w:rsid w:val="00F92725"/>
    <w:rsid w:val="00F928FC"/>
    <w:rsid w:val="00F92A1A"/>
    <w:rsid w:val="00F92B3C"/>
    <w:rsid w:val="00F92BD3"/>
    <w:rsid w:val="00F92C94"/>
    <w:rsid w:val="00F92DB2"/>
    <w:rsid w:val="00F9318C"/>
    <w:rsid w:val="00F932B9"/>
    <w:rsid w:val="00F9333F"/>
    <w:rsid w:val="00F9358A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41"/>
    <w:rsid w:val="00F94737"/>
    <w:rsid w:val="00F9495D"/>
    <w:rsid w:val="00F94A71"/>
    <w:rsid w:val="00F94B69"/>
    <w:rsid w:val="00F94D3A"/>
    <w:rsid w:val="00F95013"/>
    <w:rsid w:val="00F951BD"/>
    <w:rsid w:val="00F95345"/>
    <w:rsid w:val="00F953BD"/>
    <w:rsid w:val="00F95528"/>
    <w:rsid w:val="00F955A3"/>
    <w:rsid w:val="00F9590D"/>
    <w:rsid w:val="00F96198"/>
    <w:rsid w:val="00F9632D"/>
    <w:rsid w:val="00F9644F"/>
    <w:rsid w:val="00F96479"/>
    <w:rsid w:val="00F964A0"/>
    <w:rsid w:val="00F964D0"/>
    <w:rsid w:val="00F965A4"/>
    <w:rsid w:val="00F965D9"/>
    <w:rsid w:val="00F96C7A"/>
    <w:rsid w:val="00F96DA1"/>
    <w:rsid w:val="00F96E6F"/>
    <w:rsid w:val="00F96E7C"/>
    <w:rsid w:val="00F97396"/>
    <w:rsid w:val="00F97494"/>
    <w:rsid w:val="00F975B5"/>
    <w:rsid w:val="00F97666"/>
    <w:rsid w:val="00F97C40"/>
    <w:rsid w:val="00F97F06"/>
    <w:rsid w:val="00F97F57"/>
    <w:rsid w:val="00FA0509"/>
    <w:rsid w:val="00FA0646"/>
    <w:rsid w:val="00FA06AB"/>
    <w:rsid w:val="00FA08F9"/>
    <w:rsid w:val="00FA0B5B"/>
    <w:rsid w:val="00FA0C37"/>
    <w:rsid w:val="00FA0DC5"/>
    <w:rsid w:val="00FA0E7C"/>
    <w:rsid w:val="00FA0F61"/>
    <w:rsid w:val="00FA1096"/>
    <w:rsid w:val="00FA113F"/>
    <w:rsid w:val="00FA145F"/>
    <w:rsid w:val="00FA163A"/>
    <w:rsid w:val="00FA17D6"/>
    <w:rsid w:val="00FA1AEA"/>
    <w:rsid w:val="00FA1B1E"/>
    <w:rsid w:val="00FA1C2A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C80"/>
    <w:rsid w:val="00FA2D5D"/>
    <w:rsid w:val="00FA33A2"/>
    <w:rsid w:val="00FA34D1"/>
    <w:rsid w:val="00FA3871"/>
    <w:rsid w:val="00FA3B31"/>
    <w:rsid w:val="00FA3C84"/>
    <w:rsid w:val="00FA3F88"/>
    <w:rsid w:val="00FA40C1"/>
    <w:rsid w:val="00FA4131"/>
    <w:rsid w:val="00FA4137"/>
    <w:rsid w:val="00FA4342"/>
    <w:rsid w:val="00FA46C4"/>
    <w:rsid w:val="00FA47E5"/>
    <w:rsid w:val="00FA484A"/>
    <w:rsid w:val="00FA4893"/>
    <w:rsid w:val="00FA4ACF"/>
    <w:rsid w:val="00FA4BC0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8D0"/>
    <w:rsid w:val="00FA7A20"/>
    <w:rsid w:val="00FA7AA6"/>
    <w:rsid w:val="00FA7C04"/>
    <w:rsid w:val="00FA7C8F"/>
    <w:rsid w:val="00FB0443"/>
    <w:rsid w:val="00FB0540"/>
    <w:rsid w:val="00FB05C7"/>
    <w:rsid w:val="00FB0C57"/>
    <w:rsid w:val="00FB0DCA"/>
    <w:rsid w:val="00FB0FA6"/>
    <w:rsid w:val="00FB1254"/>
    <w:rsid w:val="00FB1309"/>
    <w:rsid w:val="00FB14B4"/>
    <w:rsid w:val="00FB15D5"/>
    <w:rsid w:val="00FB186A"/>
    <w:rsid w:val="00FB18E8"/>
    <w:rsid w:val="00FB19CB"/>
    <w:rsid w:val="00FB19D8"/>
    <w:rsid w:val="00FB1F44"/>
    <w:rsid w:val="00FB213C"/>
    <w:rsid w:val="00FB22E5"/>
    <w:rsid w:val="00FB2363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183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8AD"/>
    <w:rsid w:val="00FB6A0A"/>
    <w:rsid w:val="00FB7201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D8C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625"/>
    <w:rsid w:val="00FC37F0"/>
    <w:rsid w:val="00FC3AE1"/>
    <w:rsid w:val="00FC3B07"/>
    <w:rsid w:val="00FC3BBC"/>
    <w:rsid w:val="00FC3C08"/>
    <w:rsid w:val="00FC3DFF"/>
    <w:rsid w:val="00FC3EEB"/>
    <w:rsid w:val="00FC4150"/>
    <w:rsid w:val="00FC4278"/>
    <w:rsid w:val="00FC4423"/>
    <w:rsid w:val="00FC47CD"/>
    <w:rsid w:val="00FC47D1"/>
    <w:rsid w:val="00FC4AC5"/>
    <w:rsid w:val="00FC4CA4"/>
    <w:rsid w:val="00FC4CA5"/>
    <w:rsid w:val="00FC4ED1"/>
    <w:rsid w:val="00FC4F99"/>
    <w:rsid w:val="00FC510A"/>
    <w:rsid w:val="00FC545C"/>
    <w:rsid w:val="00FC553E"/>
    <w:rsid w:val="00FC55A6"/>
    <w:rsid w:val="00FC5629"/>
    <w:rsid w:val="00FC58C5"/>
    <w:rsid w:val="00FC59E5"/>
    <w:rsid w:val="00FC5C37"/>
    <w:rsid w:val="00FC5F5E"/>
    <w:rsid w:val="00FC6174"/>
    <w:rsid w:val="00FC629C"/>
    <w:rsid w:val="00FC65A0"/>
    <w:rsid w:val="00FC6714"/>
    <w:rsid w:val="00FC690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E47"/>
    <w:rsid w:val="00FC7EAB"/>
    <w:rsid w:val="00FC7F93"/>
    <w:rsid w:val="00FC7FDA"/>
    <w:rsid w:val="00FD0A19"/>
    <w:rsid w:val="00FD0E47"/>
    <w:rsid w:val="00FD0E8A"/>
    <w:rsid w:val="00FD10D2"/>
    <w:rsid w:val="00FD117F"/>
    <w:rsid w:val="00FD1608"/>
    <w:rsid w:val="00FD1705"/>
    <w:rsid w:val="00FD1A3D"/>
    <w:rsid w:val="00FD1A54"/>
    <w:rsid w:val="00FD1B7B"/>
    <w:rsid w:val="00FD1D5D"/>
    <w:rsid w:val="00FD2358"/>
    <w:rsid w:val="00FD235B"/>
    <w:rsid w:val="00FD2499"/>
    <w:rsid w:val="00FD24DB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898"/>
    <w:rsid w:val="00FD48F1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7F8"/>
    <w:rsid w:val="00FD68C6"/>
    <w:rsid w:val="00FD6A3D"/>
    <w:rsid w:val="00FD6CB6"/>
    <w:rsid w:val="00FD6D13"/>
    <w:rsid w:val="00FD6F9D"/>
    <w:rsid w:val="00FD7119"/>
    <w:rsid w:val="00FD728E"/>
    <w:rsid w:val="00FD72D9"/>
    <w:rsid w:val="00FD73AE"/>
    <w:rsid w:val="00FD742D"/>
    <w:rsid w:val="00FD7559"/>
    <w:rsid w:val="00FD75E4"/>
    <w:rsid w:val="00FD7698"/>
    <w:rsid w:val="00FD78B0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D43"/>
    <w:rsid w:val="00FE15F5"/>
    <w:rsid w:val="00FE1728"/>
    <w:rsid w:val="00FE17BF"/>
    <w:rsid w:val="00FE1B5E"/>
    <w:rsid w:val="00FE1DFD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5BC"/>
    <w:rsid w:val="00FE3735"/>
    <w:rsid w:val="00FE3768"/>
    <w:rsid w:val="00FE3CA4"/>
    <w:rsid w:val="00FE3D47"/>
    <w:rsid w:val="00FE425D"/>
    <w:rsid w:val="00FE42C4"/>
    <w:rsid w:val="00FE4383"/>
    <w:rsid w:val="00FE44EF"/>
    <w:rsid w:val="00FE4702"/>
    <w:rsid w:val="00FE47B0"/>
    <w:rsid w:val="00FE4CBB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C1D"/>
    <w:rsid w:val="00FE5CB2"/>
    <w:rsid w:val="00FE5F42"/>
    <w:rsid w:val="00FE6186"/>
    <w:rsid w:val="00FE65DB"/>
    <w:rsid w:val="00FE65E5"/>
    <w:rsid w:val="00FE6755"/>
    <w:rsid w:val="00FE676E"/>
    <w:rsid w:val="00FE68C4"/>
    <w:rsid w:val="00FE69BC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1D23"/>
    <w:rsid w:val="00FF1F7A"/>
    <w:rsid w:val="00FF289D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654"/>
    <w:rsid w:val="00FF58FA"/>
    <w:rsid w:val="00FF5944"/>
    <w:rsid w:val="00FF59A6"/>
    <w:rsid w:val="00FF5C85"/>
    <w:rsid w:val="00FF5D1A"/>
    <w:rsid w:val="00FF5EBA"/>
    <w:rsid w:val="00FF6054"/>
    <w:rsid w:val="00FF609A"/>
    <w:rsid w:val="00FF618C"/>
    <w:rsid w:val="00FF66CB"/>
    <w:rsid w:val="00FF67C2"/>
    <w:rsid w:val="00FF69F3"/>
    <w:rsid w:val="00FF6AC3"/>
    <w:rsid w:val="00FF6CF6"/>
    <w:rsid w:val="00FF70CB"/>
    <w:rsid w:val="00FF70CF"/>
    <w:rsid w:val="00FF72A3"/>
    <w:rsid w:val="00FF74BE"/>
    <w:rsid w:val="00FF78DB"/>
    <w:rsid w:val="00FF7A36"/>
    <w:rsid w:val="00FF7BE7"/>
    <w:rsid w:val="00FF7BF9"/>
    <w:rsid w:val="00FF7E5F"/>
    <w:rsid w:val="037B64B9"/>
    <w:rsid w:val="069B629D"/>
    <w:rsid w:val="0E2BE4CE"/>
    <w:rsid w:val="138328B3"/>
    <w:rsid w:val="2A36391D"/>
    <w:rsid w:val="2F084852"/>
    <w:rsid w:val="31BC695C"/>
    <w:rsid w:val="40339420"/>
    <w:rsid w:val="47AD41C0"/>
    <w:rsid w:val="66256F56"/>
    <w:rsid w:val="674964AF"/>
    <w:rsid w:val="7F8BB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7E81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</w:rPr>
  </w:style>
  <w:style w:type="paragraph" w:styleId="BodyText">
    <w:name w:val="Body Text"/>
    <w:aliases w:val="bt"/>
    <w:basedOn w:val="Normal"/>
    <w:link w:val="BodyTextChar"/>
    <w:rPr>
      <w:rFonts w:ascii="Times" w:hAnsi="Times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spacing w:after="0"/>
      <w:ind w:left="720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after="0" w:line="264" w:lineRule="auto"/>
    </w:pPr>
    <w:rPr>
      <w:rFonts w:eastAsia="Batang"/>
      <w:sz w:val="22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spacing w:before="100" w:beforeAutospacing="1" w:after="100" w:afterAutospacing="1"/>
    </w:pPr>
    <w:rPr>
      <w:rFonts w:eastAsia="Times New Roman"/>
      <w:lang w:eastAsia="ko-KR"/>
    </w:rPr>
  </w:style>
  <w:style w:type="paragraph" w:customStyle="1" w:styleId="b30">
    <w:name w:val="b3"/>
    <w:basedOn w:val="Normal"/>
    <w:rsid w:val="006D68C5"/>
    <w:pPr>
      <w:spacing w:before="100" w:beforeAutospacing="1" w:after="100" w:afterAutospacing="1"/>
    </w:pPr>
    <w:rPr>
      <w:rFonts w:eastAsia="Times New Roman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spacing w:after="0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7" ma:contentTypeDescription="Create a new document." ma:contentTypeScope="" ma:versionID="e50b04dd5db19e6c72451729353fed81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a65af9be3d6475025950979d825645c8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A05C6-CDC6-465F-AABD-39916046B374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a7036771-d2e9-4e8a-9ef7-3a342200a421"/>
    <ds:schemaRef ds:uri="e51413fb-b6f8-4f29-abc2-eb20455e809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www.w3.org/2000/xmlns/"/>
    <ds:schemaRef ds:uri="a7036771-d2e9-4e8a-9ef7-3a342200a421"/>
    <ds:schemaRef ds:uri="http://schemas.microsoft.com/office/infopath/2007/PartnerControls"/>
    <ds:schemaRef ds:uri="e51413fb-b6f8-4f29-abc2-eb20455e809e"/>
    <ds:schemaRef ds:uri="http://www.w3.org/2001/XMLSchema-instance"/>
  </ds:schemaRefs>
</ds:datastoreItem>
</file>

<file path=customXml/itemProps3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  <ds:schemaRef ds:uri="http://www.w3.org/2000/xmlns/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3</Pages>
  <Words>356</Words>
  <Characters>1750</Characters>
  <Application>Microsoft Office Word</Application>
  <DocSecurity>0</DocSecurity>
  <Lines>40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#116-bis</vt:lpstr>
    </vt:vector>
  </TitlesOfParts>
  <Company>Qualcomm Inc.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Bill Shvodian</cp:lastModifiedBy>
  <cp:revision>9</cp:revision>
  <cp:lastPrinted>2020-02-14T19:36:00Z</cp:lastPrinted>
  <dcterms:created xsi:type="dcterms:W3CDTF">2025-11-04T15:06:00Z</dcterms:created>
  <dcterms:modified xsi:type="dcterms:W3CDTF">2025-11-07T21:59:00Z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0x010100A44A9E9F43060447A8F74ADD1DABEBA3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</Properties>
</file>